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11E32" w14:textId="77777777" w:rsidR="00290FCC" w:rsidRDefault="00290FCC" w:rsidP="00290FCC"/>
    <w:p w14:paraId="737021AD" w14:textId="77777777" w:rsidR="00290FCC" w:rsidRDefault="00290FCC" w:rsidP="000154DC">
      <w:pPr>
        <w:pStyle w:val="KBOBTitel1"/>
        <w:numPr>
          <w:ilvl w:val="0"/>
          <w:numId w:val="0"/>
        </w:numPr>
        <w:ind w:left="284"/>
        <w:sectPr w:rsidR="00290FCC" w:rsidSect="00290FCC">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666715A2" w14:textId="77777777" w:rsidR="00520F37" w:rsidRDefault="00520F37" w:rsidP="00520F37">
      <w:pPr>
        <w:pStyle w:val="KBOBTitel0"/>
      </w:pPr>
      <w:r>
        <w:t>Angebotsunterlagen für Planerleistungen</w:t>
      </w:r>
    </w:p>
    <w:p w14:paraId="1BB5D39A" w14:textId="77777777" w:rsidR="00520F37" w:rsidRDefault="00520F37" w:rsidP="00520F37">
      <w:pPr>
        <w:pStyle w:val="KBOBRechts"/>
        <w:spacing w:after="360"/>
      </w:pPr>
      <w:r>
        <w:t>Version ASTRA / September 2019</w:t>
      </w:r>
    </w:p>
    <w:p w14:paraId="0FF3CCFA" w14:textId="42552856" w:rsidR="003F515F" w:rsidRDefault="00290FCC">
      <w:pPr>
        <w:tabs>
          <w:tab w:val="left" w:pos="4320"/>
          <w:tab w:val="left" w:pos="10080"/>
        </w:tabs>
        <w:spacing w:after="0"/>
        <w:ind w:left="4320" w:hanging="4320"/>
        <w:jc w:val="left"/>
      </w:pPr>
      <w:r>
        <w:rPr>
          <w:b/>
        </w:rPr>
        <w:t>Projektbezeichnung</w:t>
      </w:r>
      <w:r>
        <w:tab/>
      </w:r>
      <w:r w:rsidR="00861E17" w:rsidRPr="00861E17">
        <w:t>N02,</w:t>
      </w:r>
      <w:r w:rsidR="00F04E1E">
        <w:t xml:space="preserve"> 100103,</w:t>
      </w:r>
      <w:r w:rsidR="00861E17" w:rsidRPr="00861E17">
        <w:t xml:space="preserve"> Schwerverkehrsraum Neuenkirch</w:t>
      </w:r>
    </w:p>
    <w:p w14:paraId="170B5309" w14:textId="74ECC08E" w:rsidR="003F515F" w:rsidRDefault="00290FCC">
      <w:pPr>
        <w:tabs>
          <w:tab w:val="left" w:pos="4320"/>
          <w:tab w:val="left" w:pos="10080"/>
        </w:tabs>
        <w:spacing w:before="0" w:after="0"/>
        <w:ind w:left="4320" w:hanging="4320"/>
        <w:jc w:val="left"/>
      </w:pPr>
      <w:r>
        <w:t>Projektkurzbezeichnung</w:t>
      </w:r>
      <w:r>
        <w:tab/>
      </w:r>
      <w:r w:rsidR="00F3256A">
        <w:t>N</w:t>
      </w:r>
      <w:r w:rsidR="00861E17">
        <w:t>02 SVR Neuenkirch</w:t>
      </w:r>
    </w:p>
    <w:p w14:paraId="287D4D4C" w14:textId="334B0374" w:rsidR="003F515F" w:rsidRDefault="00290FCC">
      <w:pPr>
        <w:tabs>
          <w:tab w:val="left" w:pos="4320"/>
          <w:tab w:val="left" w:pos="10080"/>
        </w:tabs>
        <w:spacing w:before="0" w:after="0"/>
        <w:ind w:left="4320" w:hanging="4320"/>
        <w:jc w:val="left"/>
      </w:pPr>
      <w:r>
        <w:t>Projektnummer</w:t>
      </w:r>
      <w:r>
        <w:tab/>
      </w:r>
      <w:r w:rsidR="00F04E1E">
        <w:t>100103</w:t>
      </w:r>
    </w:p>
    <w:p w14:paraId="0620887E" w14:textId="77777777" w:rsidR="001C6BF5" w:rsidRDefault="001771FE">
      <w:pPr>
        <w:tabs>
          <w:tab w:val="left" w:pos="4320"/>
          <w:tab w:val="left" w:pos="10080"/>
        </w:tabs>
        <w:spacing w:before="0" w:after="0"/>
        <w:ind w:left="4320" w:hanging="4320"/>
        <w:jc w:val="left"/>
      </w:pPr>
      <w:r>
        <w:t>Teilprojekt</w:t>
      </w:r>
      <w:r w:rsidR="00290FCC">
        <w:tab/>
      </w:r>
      <w:r w:rsidR="00520F37" w:rsidRPr="00520F37">
        <w:t xml:space="preserve">Projektverfasser </w:t>
      </w:r>
      <w:r w:rsidR="00DE492B">
        <w:t>Umwelt</w:t>
      </w:r>
      <w:r w:rsidR="00520F37" w:rsidRPr="00520F37">
        <w:t xml:space="preserve"> </w:t>
      </w:r>
      <w:r w:rsidR="009B0741">
        <w:t xml:space="preserve">und Umweltbaubegleitung </w:t>
      </w:r>
    </w:p>
    <w:p w14:paraId="49A23D8E" w14:textId="0FDBA50B" w:rsidR="003F515F" w:rsidRDefault="001C6BF5">
      <w:pPr>
        <w:tabs>
          <w:tab w:val="left" w:pos="4320"/>
          <w:tab w:val="left" w:pos="10080"/>
        </w:tabs>
        <w:spacing w:before="0" w:after="0"/>
        <w:ind w:left="4320" w:hanging="4320"/>
        <w:jc w:val="left"/>
      </w:pPr>
      <w:r>
        <w:tab/>
      </w:r>
      <w:r w:rsidR="00520F37" w:rsidRPr="00520F37">
        <w:t xml:space="preserve">PV </w:t>
      </w:r>
      <w:r w:rsidR="00DE492B">
        <w:t>U</w:t>
      </w:r>
      <w:r w:rsidR="009B0741">
        <w:t xml:space="preserve"> + UBB</w:t>
      </w:r>
      <w:r>
        <w:t xml:space="preserve">, </w:t>
      </w:r>
      <w:r w:rsidR="00520F37" w:rsidRPr="00520F37">
        <w:t>Phasen AP</w:t>
      </w:r>
      <w:r w:rsidR="009273CC">
        <w:t xml:space="preserve"> inkl. PGV (</w:t>
      </w:r>
      <w:proofErr w:type="spellStart"/>
      <w:r w:rsidR="009273CC">
        <w:t>sia</w:t>
      </w:r>
      <w:proofErr w:type="spellEnd"/>
      <w:r w:rsidR="009273CC">
        <w:t xml:space="preserve"> Phasen 31, 33)</w:t>
      </w:r>
      <w:r w:rsidR="00520F37" w:rsidRPr="00520F37">
        <w:t>, mit Option ab DP bis Inbetriebnahme, Abschluss</w:t>
      </w:r>
      <w:r>
        <w:t xml:space="preserve"> (Phasen 3</w:t>
      </w:r>
      <w:r w:rsidR="009273CC">
        <w:t>2,</w:t>
      </w:r>
      <w:r>
        <w:t xml:space="preserve"> </w:t>
      </w:r>
      <w:r w:rsidR="009273CC">
        <w:t>41-</w:t>
      </w:r>
      <w:r>
        <w:t>53)</w:t>
      </w:r>
    </w:p>
    <w:p w14:paraId="70204B79" w14:textId="77777777" w:rsidR="003F515F" w:rsidRDefault="00290FCC">
      <w:pPr>
        <w:tabs>
          <w:tab w:val="left" w:pos="4320"/>
          <w:tab w:val="left" w:pos="10080"/>
        </w:tabs>
        <w:spacing w:before="0" w:after="0"/>
        <w:ind w:left="4320" w:hanging="4320"/>
        <w:jc w:val="left"/>
      </w:pPr>
      <w:r>
        <w:t>Vergabeverfahren</w:t>
      </w:r>
      <w:r>
        <w:tab/>
        <w:t>Offenes Verfahren</w:t>
      </w:r>
    </w:p>
    <w:p w14:paraId="21FC4776" w14:textId="77777777" w:rsidR="003F515F" w:rsidRDefault="00290FCC">
      <w:pPr>
        <w:tabs>
          <w:tab w:val="left" w:pos="4320"/>
          <w:tab w:val="left" w:pos="10080"/>
        </w:tabs>
        <w:spacing w:before="0" w:after="0"/>
        <w:ind w:left="4320" w:hanging="4320"/>
        <w:jc w:val="left"/>
      </w:pPr>
      <w:r>
        <w:t xml:space="preserve">Klassifizierung gemäss </w:t>
      </w:r>
      <w:proofErr w:type="spellStart"/>
      <w:r>
        <w:t>BöB</w:t>
      </w:r>
      <w:proofErr w:type="spellEnd"/>
      <w:r>
        <w:t>/</w:t>
      </w:r>
      <w:proofErr w:type="spellStart"/>
      <w:r>
        <w:t>VöB</w:t>
      </w:r>
      <w:proofErr w:type="spellEnd"/>
      <w:r>
        <w:tab/>
        <w:t>Dienstleistungsauftrag</w:t>
      </w:r>
    </w:p>
    <w:p w14:paraId="664E3FEC" w14:textId="77777777" w:rsidR="003F515F" w:rsidRDefault="00290FCC">
      <w:pPr>
        <w:tabs>
          <w:tab w:val="left" w:pos="4320"/>
          <w:tab w:val="left" w:pos="10080"/>
        </w:tabs>
        <w:spacing w:before="240"/>
      </w:pPr>
      <w:r>
        <w:rPr>
          <w:b/>
        </w:rPr>
        <w:t>Auftraggeber</w:t>
      </w:r>
      <w:r>
        <w:tab/>
      </w:r>
      <w:r>
        <w:rPr>
          <w:b/>
        </w:rPr>
        <w:t>Schweizerische Eidgenossenschaft</w:t>
      </w:r>
    </w:p>
    <w:p w14:paraId="62F73A91" w14:textId="77777777" w:rsidR="003F515F" w:rsidRDefault="00290FCC">
      <w:pPr>
        <w:tabs>
          <w:tab w:val="left" w:pos="4320"/>
          <w:tab w:val="left" w:pos="10080"/>
        </w:tabs>
        <w:spacing w:before="0" w:after="0"/>
        <w:jc w:val="left"/>
      </w:pPr>
      <w:r>
        <w:t>vertreten durch</w:t>
      </w:r>
      <w:r>
        <w:tab/>
      </w:r>
      <w:r>
        <w:rPr>
          <w:b/>
        </w:rPr>
        <w:t>Bundesamt für Strassen ASTRA</w:t>
      </w:r>
    </w:p>
    <w:p w14:paraId="418EB3DA" w14:textId="77777777" w:rsidR="003F515F" w:rsidRDefault="00290FCC">
      <w:pPr>
        <w:tabs>
          <w:tab w:val="left" w:pos="4320"/>
          <w:tab w:val="left" w:pos="10080"/>
        </w:tabs>
        <w:spacing w:before="0" w:after="0"/>
        <w:ind w:left="4320" w:hanging="4320"/>
        <w:jc w:val="left"/>
      </w:pPr>
      <w:r>
        <w:tab/>
        <w:t>Abteilung Strasseninfrastruktur Ost</w:t>
      </w:r>
      <w:r>
        <w:br/>
        <w:t>Filiale Zofingen</w:t>
      </w:r>
      <w:r>
        <w:br/>
        <w:t>Brühlstrasse 3, 4800 Zofingen</w:t>
      </w:r>
    </w:p>
    <w:p w14:paraId="1A96909C" w14:textId="77777777" w:rsidR="00290FCC" w:rsidRDefault="00290FCC" w:rsidP="00290FCC">
      <w:pPr>
        <w:spacing w:before="240" w:after="120"/>
      </w:pPr>
      <w:r>
        <w:rPr>
          <w:b/>
        </w:rPr>
        <w:t>Name und Adresse des Anbieters / der Anbieterin</w:t>
      </w:r>
    </w:p>
    <w:p w14:paraId="1D365F0E" w14:textId="665E99D1" w:rsidR="00290FCC" w:rsidRDefault="00290FCC" w:rsidP="00290FCC">
      <w:pPr>
        <w:tabs>
          <w:tab w:val="left" w:pos="1418"/>
          <w:tab w:val="left" w:pos="7371"/>
        </w:tabs>
        <w:rPr>
          <w:b/>
        </w:rPr>
      </w:pPr>
      <w:r>
        <w:t>Name</w:t>
      </w:r>
      <w:r>
        <w:tab/>
      </w:r>
      <w:r w:rsidR="001D6E5F" w:rsidRPr="001D6E5F">
        <w:rPr>
          <w:b/>
          <w:color w:val="0070C0"/>
        </w:rPr>
        <w:fldChar w:fldCharType="begin">
          <w:ffData>
            <w:name w:val=""/>
            <w:enabled/>
            <w:calcOnExit w:val="0"/>
            <w:textInput>
              <w:type w:val="date"/>
              <w:format w:val="dd.MM.yyyy"/>
            </w:textInput>
          </w:ffData>
        </w:fldChar>
      </w:r>
      <w:r w:rsidR="001D6E5F" w:rsidRPr="001D6E5F">
        <w:rPr>
          <w:b/>
          <w:color w:val="0070C0"/>
        </w:rPr>
        <w:instrText xml:space="preserve"> FORMTEXT </w:instrText>
      </w:r>
      <w:r w:rsidR="001D6E5F" w:rsidRPr="001D6E5F">
        <w:rPr>
          <w:b/>
          <w:color w:val="0070C0"/>
        </w:rPr>
      </w:r>
      <w:r w:rsidR="001D6E5F" w:rsidRPr="001D6E5F">
        <w:rPr>
          <w:b/>
          <w:color w:val="0070C0"/>
        </w:rPr>
        <w:fldChar w:fldCharType="separate"/>
      </w:r>
      <w:r w:rsidR="001D6E5F" w:rsidRPr="001D6E5F">
        <w:rPr>
          <w:b/>
          <w:noProof/>
          <w:color w:val="0070C0"/>
        </w:rPr>
        <w:t> </w:t>
      </w:r>
      <w:r w:rsidR="001D6E5F" w:rsidRPr="001D6E5F">
        <w:rPr>
          <w:b/>
          <w:noProof/>
          <w:color w:val="0070C0"/>
        </w:rPr>
        <w:t> </w:t>
      </w:r>
      <w:r w:rsidR="001D6E5F" w:rsidRPr="001D6E5F">
        <w:rPr>
          <w:b/>
          <w:noProof/>
          <w:color w:val="0070C0"/>
        </w:rPr>
        <w:t> </w:t>
      </w:r>
      <w:r w:rsidR="001D6E5F" w:rsidRPr="001D6E5F">
        <w:rPr>
          <w:b/>
          <w:noProof/>
          <w:color w:val="0070C0"/>
        </w:rPr>
        <w:t> </w:t>
      </w:r>
      <w:r w:rsidR="001D6E5F" w:rsidRPr="001D6E5F">
        <w:rPr>
          <w:b/>
          <w:noProof/>
          <w:color w:val="0070C0"/>
        </w:rPr>
        <w:t> </w:t>
      </w:r>
      <w:r w:rsidR="001D6E5F" w:rsidRPr="001D6E5F">
        <w:rPr>
          <w:b/>
          <w:color w:val="0070C0"/>
        </w:rPr>
        <w:fldChar w:fldCharType="end"/>
      </w:r>
      <w:r>
        <w:fldChar w:fldCharType="begin"/>
      </w:r>
      <w:r>
        <w:instrText xml:space="preserve"> FILLIN   \* MERGEFORMAT </w:instrText>
      </w:r>
      <w:r>
        <w:fldChar w:fldCharType="end"/>
      </w:r>
    </w:p>
    <w:p w14:paraId="49E96045" w14:textId="74E49F0F" w:rsidR="00290FCC" w:rsidRDefault="00290FCC" w:rsidP="00290FCC">
      <w:pPr>
        <w:tabs>
          <w:tab w:val="left" w:pos="1418"/>
          <w:tab w:val="left" w:pos="5760"/>
          <w:tab w:val="left" w:pos="7200"/>
          <w:tab w:val="left" w:pos="7371"/>
          <w:tab w:val="left" w:pos="8640"/>
        </w:tabs>
      </w:pPr>
      <w:r>
        <w:t>Adresse</w:t>
      </w:r>
      <w:r>
        <w:tab/>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r>
        <w:tab/>
      </w:r>
    </w:p>
    <w:p w14:paraId="191F1C26" w14:textId="266C8A47" w:rsidR="00290FCC" w:rsidRDefault="00290FCC" w:rsidP="00290FCC">
      <w:pPr>
        <w:tabs>
          <w:tab w:val="left" w:pos="1418"/>
          <w:tab w:val="left" w:pos="5760"/>
          <w:tab w:val="left" w:pos="7200"/>
          <w:tab w:val="left" w:pos="7371"/>
          <w:tab w:val="left" w:pos="8640"/>
        </w:tabs>
      </w:pPr>
      <w:r>
        <w:t>PLZ/Ort</w:t>
      </w:r>
      <w:r>
        <w:tab/>
      </w:r>
      <w:r w:rsidR="00856E5B">
        <w:rPr>
          <w:color w:val="0070C0"/>
        </w:rPr>
        <w:fldChar w:fldCharType="begin">
          <w:ffData>
            <w:name w:val=""/>
            <w:enabled/>
            <w:calcOnExit w:val="0"/>
            <w:textInput>
              <w:type w:val="number"/>
              <w:maxLength w:val="4"/>
              <w:format w:val="0000"/>
            </w:textInput>
          </w:ffData>
        </w:fldChar>
      </w:r>
      <w:r w:rsidR="00856E5B">
        <w:rPr>
          <w:color w:val="0070C0"/>
        </w:rPr>
        <w:instrText xml:space="preserve"> FORMTEXT </w:instrText>
      </w:r>
      <w:r w:rsidR="00856E5B">
        <w:rPr>
          <w:color w:val="0070C0"/>
        </w:rPr>
      </w:r>
      <w:r w:rsidR="00856E5B">
        <w:rPr>
          <w:color w:val="0070C0"/>
        </w:rPr>
        <w:fldChar w:fldCharType="separate"/>
      </w:r>
      <w:r w:rsidR="00856E5B">
        <w:rPr>
          <w:noProof/>
          <w:color w:val="0070C0"/>
        </w:rPr>
        <w:t> </w:t>
      </w:r>
      <w:r w:rsidR="00856E5B">
        <w:rPr>
          <w:noProof/>
          <w:color w:val="0070C0"/>
        </w:rPr>
        <w:t> </w:t>
      </w:r>
      <w:r w:rsidR="00856E5B">
        <w:rPr>
          <w:noProof/>
          <w:color w:val="0070C0"/>
        </w:rPr>
        <w:t> </w:t>
      </w:r>
      <w:r w:rsidR="00856E5B">
        <w:rPr>
          <w:noProof/>
          <w:color w:val="0070C0"/>
        </w:rPr>
        <w:t> </w:t>
      </w:r>
      <w:r w:rsidR="00856E5B">
        <w:rPr>
          <w:color w:val="0070C0"/>
        </w:rPr>
        <w:fldChar w:fldCharType="end"/>
      </w:r>
      <w:r>
        <w:rPr>
          <w:color w:val="0070C0"/>
        </w:rPr>
        <w:t xml:space="preserve"> </w:t>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r>
        <w:tab/>
      </w:r>
      <w:r w:rsidR="00A163AB">
        <w:t>MWST-/UID-Nr.</w:t>
      </w:r>
      <w:r w:rsidR="00A163AB">
        <w:tab/>
      </w:r>
      <w:r w:rsidR="00A163AB">
        <w:tab/>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p>
    <w:p w14:paraId="5987928E" w14:textId="2E7028A4" w:rsidR="00290FCC" w:rsidRDefault="00290FCC" w:rsidP="00290FCC">
      <w:pPr>
        <w:tabs>
          <w:tab w:val="left" w:pos="1418"/>
          <w:tab w:val="left" w:pos="5760"/>
          <w:tab w:val="left" w:pos="7200"/>
          <w:tab w:val="left" w:pos="7371"/>
          <w:tab w:val="left" w:pos="8640"/>
        </w:tabs>
      </w:pPr>
      <w:r>
        <w:t>Kontaktperson</w:t>
      </w:r>
      <w:r>
        <w:tab/>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r w:rsidR="00A163AB">
        <w:tab/>
        <w:t>Telefon</w:t>
      </w:r>
      <w:r w:rsidR="00A163AB">
        <w:tab/>
      </w:r>
      <w:r w:rsidR="00A163AB">
        <w:tab/>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p>
    <w:p w14:paraId="410E26A1" w14:textId="4A9C2F9A" w:rsidR="00290FCC" w:rsidRDefault="00290FCC" w:rsidP="00290FCC">
      <w:pPr>
        <w:tabs>
          <w:tab w:val="left" w:pos="1418"/>
          <w:tab w:val="left" w:pos="5760"/>
          <w:tab w:val="left" w:pos="7371"/>
          <w:tab w:val="left" w:pos="8640"/>
        </w:tabs>
      </w:pPr>
      <w:r>
        <w:t>E-Mail</w:t>
      </w:r>
      <w:r>
        <w:tab/>
      </w:r>
      <w:r w:rsidR="001D6E5F">
        <w:rPr>
          <w:color w:val="0070C0"/>
        </w:rPr>
        <w:fldChar w:fldCharType="begin">
          <w:ffData>
            <w:name w:val=""/>
            <w:enabled/>
            <w:calcOnExit w:val="0"/>
            <w:textInput>
              <w:type w:val="date"/>
              <w:format w:val="dd.MM.yyyy"/>
            </w:textInput>
          </w:ffData>
        </w:fldChar>
      </w:r>
      <w:r w:rsidR="001D6E5F">
        <w:rPr>
          <w:color w:val="0070C0"/>
        </w:rPr>
        <w:instrText xml:space="preserve"> FORMTEXT </w:instrText>
      </w:r>
      <w:r w:rsidR="001D6E5F">
        <w:rPr>
          <w:color w:val="0070C0"/>
        </w:rPr>
      </w:r>
      <w:r w:rsidR="001D6E5F">
        <w:rPr>
          <w:color w:val="0070C0"/>
        </w:rPr>
        <w:fldChar w:fldCharType="separate"/>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noProof/>
          <w:color w:val="0070C0"/>
        </w:rPr>
        <w:t> </w:t>
      </w:r>
      <w:r w:rsidR="001D6E5F">
        <w:rPr>
          <w:color w:val="0070C0"/>
        </w:rPr>
        <w:fldChar w:fldCharType="end"/>
      </w:r>
      <w:r>
        <w:tab/>
        <w:t>Land</w:t>
      </w:r>
      <w:r>
        <w:tab/>
      </w:r>
      <w:r w:rsidR="009B0741">
        <w:rPr>
          <w:color w:val="0070C0"/>
        </w:rPr>
        <w:fldChar w:fldCharType="begin">
          <w:ffData>
            <w:name w:val=""/>
            <w:enabled/>
            <w:calcOnExit w:val="0"/>
            <w:textInput>
              <w:type w:val="date"/>
              <w:format w:val="dd.MM.yyyy"/>
            </w:textInput>
          </w:ffData>
        </w:fldChar>
      </w:r>
      <w:r w:rsidR="009B0741">
        <w:rPr>
          <w:color w:val="0070C0"/>
        </w:rPr>
        <w:instrText xml:space="preserve"> FORMTEXT </w:instrText>
      </w:r>
      <w:r w:rsidR="009B0741">
        <w:rPr>
          <w:color w:val="0070C0"/>
        </w:rPr>
      </w:r>
      <w:r w:rsidR="009B0741">
        <w:rPr>
          <w:color w:val="0070C0"/>
        </w:rPr>
        <w:fldChar w:fldCharType="separate"/>
      </w:r>
      <w:r w:rsidR="009B0741">
        <w:rPr>
          <w:noProof/>
          <w:color w:val="0070C0"/>
        </w:rPr>
        <w:t> </w:t>
      </w:r>
      <w:r w:rsidR="009B0741">
        <w:rPr>
          <w:noProof/>
          <w:color w:val="0070C0"/>
        </w:rPr>
        <w:t> </w:t>
      </w:r>
      <w:r w:rsidR="009B0741">
        <w:rPr>
          <w:noProof/>
          <w:color w:val="0070C0"/>
        </w:rPr>
        <w:t> </w:t>
      </w:r>
      <w:r w:rsidR="009B0741">
        <w:rPr>
          <w:noProof/>
          <w:color w:val="0070C0"/>
        </w:rPr>
        <w:t> </w:t>
      </w:r>
      <w:r w:rsidR="009B0741">
        <w:rPr>
          <w:noProof/>
          <w:color w:val="0070C0"/>
        </w:rPr>
        <w:t> </w:t>
      </w:r>
      <w:r w:rsidR="009B0741">
        <w:rPr>
          <w:color w:val="0070C0"/>
        </w:rPr>
        <w:fldChar w:fldCharType="end"/>
      </w:r>
    </w:p>
    <w:p w14:paraId="56ECCE8C" w14:textId="77777777" w:rsidR="00290FCC" w:rsidRDefault="00290FCC" w:rsidP="00290FCC">
      <w:pPr>
        <w:spacing w:before="240"/>
      </w:pPr>
      <w:r>
        <w:t xml:space="preserve">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w:t>
      </w:r>
    </w:p>
    <w:p w14:paraId="55BCA574" w14:textId="77777777" w:rsidR="00290FCC" w:rsidRDefault="00290FCC" w:rsidP="00290FCC">
      <w:pPr>
        <w:tabs>
          <w:tab w:val="left" w:pos="3168"/>
          <w:tab w:val="right" w:pos="5103"/>
          <w:tab w:val="left" w:pos="16848"/>
        </w:tabs>
        <w:rPr>
          <w:b/>
        </w:rPr>
      </w:pPr>
    </w:p>
    <w:p w14:paraId="41242FC1" w14:textId="5C4797F5" w:rsidR="00290FCC" w:rsidRPr="00B67B5C" w:rsidRDefault="00290FCC" w:rsidP="00290FCC">
      <w:pPr>
        <w:tabs>
          <w:tab w:val="left" w:pos="3168"/>
          <w:tab w:val="right" w:pos="5103"/>
          <w:tab w:val="left" w:pos="16848"/>
        </w:tabs>
        <w:rPr>
          <w:b/>
        </w:rPr>
      </w:pPr>
      <w:r>
        <w:rPr>
          <w:b/>
        </w:rPr>
        <w:t>Angebotssumme</w:t>
      </w:r>
      <w:r>
        <w:tab/>
      </w:r>
      <w:r>
        <w:rPr>
          <w:b/>
        </w:rPr>
        <w:t>CHF</w:t>
      </w:r>
      <w:r>
        <w:rPr>
          <w:b/>
        </w:rPr>
        <w:tab/>
      </w:r>
      <w:r w:rsidR="001D6E5F">
        <w:rPr>
          <w:b/>
          <w:color w:val="0070C0"/>
        </w:rPr>
        <w:fldChar w:fldCharType="begin">
          <w:ffData>
            <w:name w:val=""/>
            <w:enabled/>
            <w:calcOnExit w:val="0"/>
            <w:textInput>
              <w:type w:val="number"/>
              <w:format w:val="#'##0"/>
            </w:textInput>
          </w:ffData>
        </w:fldChar>
      </w:r>
      <w:r w:rsidR="001D6E5F">
        <w:rPr>
          <w:b/>
          <w:color w:val="0070C0"/>
        </w:rPr>
        <w:instrText xml:space="preserve"> FORMTEXT </w:instrText>
      </w:r>
      <w:r w:rsidR="001D6E5F">
        <w:rPr>
          <w:b/>
          <w:color w:val="0070C0"/>
        </w:rPr>
      </w:r>
      <w:r w:rsidR="001D6E5F">
        <w:rPr>
          <w:b/>
          <w:color w:val="0070C0"/>
        </w:rPr>
        <w:fldChar w:fldCharType="separate"/>
      </w:r>
      <w:r w:rsidR="001D6E5F">
        <w:rPr>
          <w:b/>
          <w:noProof/>
          <w:color w:val="0070C0"/>
        </w:rPr>
        <w:t> </w:t>
      </w:r>
      <w:r w:rsidR="001D6E5F">
        <w:rPr>
          <w:b/>
          <w:noProof/>
          <w:color w:val="0070C0"/>
        </w:rPr>
        <w:t> </w:t>
      </w:r>
      <w:r w:rsidR="001D6E5F">
        <w:rPr>
          <w:b/>
          <w:noProof/>
          <w:color w:val="0070C0"/>
        </w:rPr>
        <w:t> </w:t>
      </w:r>
      <w:r w:rsidR="001D6E5F">
        <w:rPr>
          <w:b/>
          <w:noProof/>
          <w:color w:val="0070C0"/>
        </w:rPr>
        <w:t> </w:t>
      </w:r>
      <w:r w:rsidR="001D6E5F">
        <w:rPr>
          <w:b/>
          <w:noProof/>
          <w:color w:val="0070C0"/>
        </w:rPr>
        <w:t> </w:t>
      </w:r>
      <w:r w:rsidR="001D6E5F">
        <w:rPr>
          <w:b/>
          <w:color w:val="0070C0"/>
        </w:rPr>
        <w:fldChar w:fldCharType="end"/>
      </w:r>
      <w:r w:rsidRPr="00B67B5C">
        <w:rPr>
          <w:b/>
          <w:color w:val="0070C0"/>
        </w:rPr>
        <w:t>.</w:t>
      </w:r>
      <w:r w:rsidRPr="00B67B5C">
        <w:rPr>
          <w:rFonts w:cs="Arial"/>
          <w:b/>
          <w:color w:val="0070C0"/>
        </w:rPr>
        <w:t>−</w:t>
      </w:r>
    </w:p>
    <w:p w14:paraId="2448C613" w14:textId="77777777" w:rsidR="00290FCC" w:rsidRDefault="00290FCC" w:rsidP="00290FCC">
      <w:pPr>
        <w:tabs>
          <w:tab w:val="left" w:pos="3168"/>
          <w:tab w:val="left" w:pos="5103"/>
          <w:tab w:val="left" w:pos="6768"/>
        </w:tabs>
      </w:pPr>
      <w:r>
        <w:tab/>
      </w:r>
      <w:r>
        <w:rPr>
          <w:sz w:val="16"/>
        </w:rPr>
        <w:t xml:space="preserve">(gemäss </w:t>
      </w:r>
      <w:r w:rsidRPr="00472B59">
        <w:rPr>
          <w:sz w:val="16"/>
        </w:rPr>
        <w:t>Honorarberechnung-Leistungstabelle</w:t>
      </w:r>
      <w:r>
        <w:rPr>
          <w:sz w:val="16"/>
        </w:rPr>
        <w:t>, Vereinbarte Vergütung netto, exkl. MWST)</w:t>
      </w:r>
    </w:p>
    <w:p w14:paraId="16E37AE8" w14:textId="77777777" w:rsidR="00290FCC" w:rsidRPr="00B67B5C" w:rsidRDefault="00290FCC" w:rsidP="00290FCC">
      <w:pPr>
        <w:tabs>
          <w:tab w:val="left" w:pos="3168"/>
          <w:tab w:val="right" w:pos="5103"/>
          <w:tab w:val="left" w:pos="6768"/>
          <w:tab w:val="left" w:pos="10080"/>
        </w:tabs>
      </w:pPr>
      <w:r>
        <w:t>Bereinigte Angebotssumme</w:t>
      </w:r>
      <w:r>
        <w:tab/>
      </w:r>
      <w:r w:rsidRPr="00B67B5C">
        <w:t>CHF</w:t>
      </w:r>
      <w:proofErr w:type="gramStart"/>
      <w:r w:rsidRPr="00B67B5C">
        <w:tab/>
      </w:r>
      <w:r w:rsidRPr="00B67B5C">
        <w:rPr>
          <w:b/>
        </w:rPr>
        <w:t>.</w:t>
      </w:r>
      <w:r w:rsidRPr="00B67B5C">
        <w:rPr>
          <w:rFonts w:cs="Arial"/>
          <w:b/>
        </w:rPr>
        <w:t>−</w:t>
      </w:r>
      <w:proofErr w:type="gramEnd"/>
    </w:p>
    <w:p w14:paraId="2FEECC02" w14:textId="77777777" w:rsidR="00290FCC" w:rsidRDefault="00290FCC" w:rsidP="00290FCC">
      <w:pPr>
        <w:tabs>
          <w:tab w:val="left" w:pos="3168"/>
          <w:tab w:val="left" w:pos="6768"/>
        </w:tabs>
      </w:pPr>
      <w:r>
        <w:tab/>
      </w:r>
      <w:r>
        <w:rPr>
          <w:sz w:val="16"/>
        </w:rPr>
        <w:t>(wird durch Auftraggeber ausgefüllt)</w:t>
      </w:r>
    </w:p>
    <w:p w14:paraId="77152544" w14:textId="77777777" w:rsidR="00290FCC" w:rsidRDefault="00290FCC" w:rsidP="00290FCC">
      <w:pPr>
        <w:tabs>
          <w:tab w:val="left" w:pos="1418"/>
          <w:tab w:val="left" w:pos="2880"/>
          <w:tab w:val="left" w:pos="5040"/>
          <w:tab w:val="left" w:pos="7920"/>
          <w:tab w:val="left" w:pos="10080"/>
        </w:tabs>
        <w:spacing w:before="240"/>
      </w:pPr>
      <w:r>
        <w:t>Datum</w:t>
      </w:r>
      <w:r>
        <w:tab/>
      </w:r>
      <w:r>
        <w:rPr>
          <w:color w:val="0070C0"/>
        </w:rPr>
        <w:fldChar w:fldCharType="begin">
          <w:ffData>
            <w:name w:val=""/>
            <w:enabled/>
            <w:calcOnExit w:val="0"/>
            <w:textInput>
              <w:type w:val="date"/>
              <w:format w:val="dd.MM.yyyy"/>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r>
        <w:tab/>
      </w:r>
      <w:r>
        <w:tab/>
        <w:t>Stempel und Unterschrift</w:t>
      </w:r>
    </w:p>
    <w:p w14:paraId="014398EB" w14:textId="77777777" w:rsidR="003F515F" w:rsidRDefault="00290FCC">
      <w:pPr>
        <w:pStyle w:val="KBOBTitel0"/>
        <w:pageBreakBefore/>
        <w:rPr>
          <w:b w:val="0"/>
        </w:rPr>
      </w:pPr>
      <w:r>
        <w:lastRenderedPageBreak/>
        <w:t>Deckblätter</w:t>
      </w:r>
    </w:p>
    <w:p w14:paraId="194E228D" w14:textId="77777777" w:rsidR="003F515F" w:rsidRDefault="00290FCC">
      <w:r>
        <w:t>Deckblätter für die vom Anbieter/der Anbieterin einzureichenden Angebotsunterlagen (soweit nicht vom ASTRA bereits vorgegeben, sind die Angebotsunterlagen vom Anbieter/der Anbieterin beizubringen).</w:t>
      </w:r>
    </w:p>
    <w:p w14:paraId="65903105" w14:textId="77777777" w:rsidR="003F515F" w:rsidRPr="00785FE0" w:rsidRDefault="00290FCC" w:rsidP="00785FE0">
      <w:pPr>
        <w:pStyle w:val="haupttitel"/>
      </w:pPr>
      <w:r w:rsidRPr="00785FE0">
        <w:lastRenderedPageBreak/>
        <w:t>Selbstdeklaration</w:t>
      </w:r>
    </w:p>
    <w:p w14:paraId="49036FA8" w14:textId="77777777" w:rsidR="00520F37" w:rsidRDefault="00520F37" w:rsidP="00520F37">
      <w:r>
        <w:t>Verfahrensgrundsätze gemäss Bundesgesetz über das öffentliche Beschaffungswesen (</w:t>
      </w:r>
      <w:proofErr w:type="spellStart"/>
      <w:r>
        <w:t>BöB</w:t>
      </w:r>
      <w:proofErr w:type="spellEnd"/>
      <w:r>
        <w:t>; SR 172.056.1) sowie zugehöriger Verordnung (</w:t>
      </w:r>
      <w:proofErr w:type="spellStart"/>
      <w:r>
        <w:t>VöB</w:t>
      </w:r>
      <w:proofErr w:type="spellEnd"/>
      <w:r>
        <w:t>; SR 172.056.11).</w:t>
      </w:r>
    </w:p>
    <w:p w14:paraId="23DF5D65" w14:textId="77777777" w:rsidR="00520F37" w:rsidRDefault="00520F37" w:rsidP="00520F37">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4B0EAB9B" w14:textId="77777777" w:rsidR="00520F37" w:rsidRDefault="00520F37" w:rsidP="00520F37">
      <w:pPr>
        <w:spacing w:before="240" w:after="240"/>
        <w:ind w:left="288" w:hanging="288"/>
      </w:pPr>
      <w:r>
        <w:t>–</w:t>
      </w:r>
      <w:r>
        <w:tab/>
        <w:t>Des Weiteren verpflichtet sich der Anbieter für Leistungen in der Schweiz, die Gleichbehandlung von Frau und Mann, namentlich das Prinzip der Lohngleichheit, einzuhalten.</w:t>
      </w:r>
    </w:p>
    <w:p w14:paraId="0CDA30D4" w14:textId="77777777" w:rsidR="00520F37" w:rsidRDefault="00520F37" w:rsidP="00520F37">
      <w:pPr>
        <w:spacing w:before="240" w:after="240"/>
        <w:ind w:left="288" w:hanging="288"/>
      </w:pPr>
      <w:r>
        <w:t>–</w:t>
      </w:r>
      <w:r>
        <w:tab/>
        <w:t>Bei Missachtung vorstehender Verpflichtungen schuldet der Anbieter dem Auftraggeber eine Konventionalstrafe gemäss Ziff. 9 der vorgesehenen Vertragsurkunde «Planerleistungen».</w:t>
      </w:r>
    </w:p>
    <w:p w14:paraId="298FEE7D" w14:textId="77777777" w:rsidR="00520F37" w:rsidRDefault="00520F37" w:rsidP="00520F37">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11BCF11A" w14:textId="77777777" w:rsidR="00520F37" w:rsidRDefault="00520F37" w:rsidP="00520F37">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187A350F" w14:textId="77777777" w:rsidR="00520F37" w:rsidRDefault="00520F37" w:rsidP="00520F37">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23524649" w14:textId="77777777" w:rsidR="00520F37" w:rsidRDefault="00520F37" w:rsidP="00520F37">
      <w:pPr>
        <w:spacing w:before="240" w:after="240"/>
        <w:ind w:left="288" w:hanging="288"/>
      </w:pPr>
      <w:r>
        <w:t>–</w:t>
      </w:r>
      <w:r>
        <w:tab/>
        <w:t>Im Weiteren erklärt die Anbieterin, die eidgenössischen Steuern und Sozialabgaben bezahlt zu haben (Bundessteuern, MWST, AHV-, IV-, EO-, ALV-, BVG- und UVG-Beiträge).</w:t>
      </w:r>
    </w:p>
    <w:p w14:paraId="265F1D16" w14:textId="77777777" w:rsidR="00520F37" w:rsidRDefault="00520F37" w:rsidP="00520F37">
      <w:pPr>
        <w:spacing w:before="240" w:after="240"/>
        <w:ind w:left="288" w:hanging="288"/>
      </w:pPr>
      <w:r>
        <w:t>–</w:t>
      </w:r>
      <w:r>
        <w:tab/>
        <w:t xml:space="preserve">Wird eine Leistung im Ausland erbracht, so erklärt die Anbieterin die Einhaltung der Kernübereinkommen der Internationalen Arbeitsorganisation (ILO) nach Anhang 2a der </w:t>
      </w:r>
      <w:proofErr w:type="spellStart"/>
      <w:r>
        <w:t>VöB</w:t>
      </w:r>
      <w:proofErr w:type="spellEnd"/>
      <w:r>
        <w:t>.</w:t>
      </w:r>
    </w:p>
    <w:p w14:paraId="29EBA22C" w14:textId="77777777" w:rsidR="00520F37" w:rsidRDefault="00520F37" w:rsidP="00520F37">
      <w:pPr>
        <w:spacing w:before="360" w:after="120"/>
      </w:pPr>
      <w:r>
        <w:t>Mit der Unterschrift auf Seite 1 bestätigt der Anbieter die Richtigkeit der gemachten Angaben und erklärt sich bereit, sie auf Verlangen hin zu belegen.</w:t>
      </w:r>
    </w:p>
    <w:p w14:paraId="4FB928E8" w14:textId="77777777" w:rsidR="00520F37" w:rsidRDefault="00520F37" w:rsidP="00520F37">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1803419A" w14:textId="77777777" w:rsidR="006517AE" w:rsidRDefault="006517AE">
      <w:pPr>
        <w:spacing w:before="0" w:after="0" w:line="240" w:lineRule="auto"/>
        <w:jc w:val="left"/>
        <w:rPr>
          <w:b/>
          <w:sz w:val="24"/>
        </w:rPr>
      </w:pPr>
      <w:r>
        <w:br w:type="page"/>
      </w:r>
    </w:p>
    <w:p w14:paraId="4FF87C9F" w14:textId="0051F8C9" w:rsidR="006517AE" w:rsidRPr="00D10E1A" w:rsidRDefault="00861E17" w:rsidP="000154DC">
      <w:pPr>
        <w:pStyle w:val="KBOBTitel1"/>
      </w:pPr>
      <w:r>
        <w:lastRenderedPageBreak/>
        <w:t>Angaben zu Anbieter, Bietergemeinschaft und Subunternehmungen</w:t>
      </w:r>
    </w:p>
    <w:p w14:paraId="0AD1CB23" w14:textId="33BE2516" w:rsidR="006517AE" w:rsidRPr="00024841" w:rsidRDefault="00861E17" w:rsidP="006517AE">
      <w:pPr>
        <w:pStyle w:val="Default"/>
        <w:tabs>
          <w:tab w:val="left" w:pos="3119"/>
        </w:tabs>
        <w:spacing w:before="60" w:after="60" w:line="280" w:lineRule="exact"/>
        <w:rPr>
          <w:sz w:val="20"/>
          <w:szCs w:val="20"/>
        </w:rPr>
      </w:pPr>
      <w:r>
        <w:rPr>
          <w:sz w:val="20"/>
          <w:szCs w:val="20"/>
        </w:rPr>
        <w:t>Angaben zum Anbieter</w:t>
      </w:r>
      <w:r w:rsidR="006517AE" w:rsidRPr="00024841">
        <w:rPr>
          <w:sz w:val="20"/>
          <w:szCs w:val="20"/>
        </w:rPr>
        <w:t>:</w:t>
      </w:r>
    </w:p>
    <w:p w14:paraId="2D6ABC5B" w14:textId="6D4B4107" w:rsidR="006517AE" w:rsidRPr="00024841" w:rsidRDefault="006517AE" w:rsidP="006517AE">
      <w:pPr>
        <w:tabs>
          <w:tab w:val="left" w:pos="2835"/>
          <w:tab w:val="left" w:pos="7371"/>
        </w:tabs>
        <w:rPr>
          <w:b/>
          <w:szCs w:val="20"/>
        </w:rPr>
      </w:pPr>
      <w:r w:rsidRPr="00024841">
        <w:rPr>
          <w:szCs w:val="20"/>
        </w:rPr>
        <w:t>Name</w:t>
      </w:r>
      <w:r w:rsidRPr="00024841">
        <w:rPr>
          <w:szCs w:val="20"/>
        </w:rPr>
        <w:tab/>
      </w:r>
      <w:r w:rsidR="00694364" w:rsidRPr="00694364">
        <w:rPr>
          <w:b/>
          <w:color w:val="0070C0"/>
          <w:szCs w:val="20"/>
        </w:rPr>
        <w:fldChar w:fldCharType="begin">
          <w:ffData>
            <w:name w:val=""/>
            <w:enabled/>
            <w:calcOnExit w:val="0"/>
            <w:textInput/>
          </w:ffData>
        </w:fldChar>
      </w:r>
      <w:r w:rsidR="00694364" w:rsidRPr="00694364">
        <w:rPr>
          <w:b/>
          <w:color w:val="0070C0"/>
          <w:szCs w:val="20"/>
        </w:rPr>
        <w:instrText xml:space="preserve"> FORMTEXT </w:instrText>
      </w:r>
      <w:r w:rsidR="00694364" w:rsidRPr="00694364">
        <w:rPr>
          <w:b/>
          <w:color w:val="0070C0"/>
          <w:szCs w:val="20"/>
        </w:rPr>
      </w:r>
      <w:r w:rsidR="00694364" w:rsidRPr="00694364">
        <w:rPr>
          <w:b/>
          <w:color w:val="0070C0"/>
          <w:szCs w:val="20"/>
        </w:rPr>
        <w:fldChar w:fldCharType="separate"/>
      </w:r>
      <w:r w:rsidR="00694364" w:rsidRPr="00694364">
        <w:rPr>
          <w:b/>
          <w:noProof/>
          <w:color w:val="0070C0"/>
          <w:szCs w:val="20"/>
        </w:rPr>
        <w:t> </w:t>
      </w:r>
      <w:r w:rsidR="00694364" w:rsidRPr="00694364">
        <w:rPr>
          <w:b/>
          <w:noProof/>
          <w:color w:val="0070C0"/>
          <w:szCs w:val="20"/>
        </w:rPr>
        <w:t> </w:t>
      </w:r>
      <w:r w:rsidR="00694364" w:rsidRPr="00694364">
        <w:rPr>
          <w:b/>
          <w:noProof/>
          <w:color w:val="0070C0"/>
          <w:szCs w:val="20"/>
        </w:rPr>
        <w:t> </w:t>
      </w:r>
      <w:r w:rsidR="00694364" w:rsidRPr="00694364">
        <w:rPr>
          <w:b/>
          <w:noProof/>
          <w:color w:val="0070C0"/>
          <w:szCs w:val="20"/>
        </w:rPr>
        <w:t> </w:t>
      </w:r>
      <w:r w:rsidR="00694364" w:rsidRPr="00694364">
        <w:rPr>
          <w:b/>
          <w:noProof/>
          <w:color w:val="0070C0"/>
          <w:szCs w:val="20"/>
        </w:rPr>
        <w:t> </w:t>
      </w:r>
      <w:r w:rsidR="00694364" w:rsidRPr="00694364">
        <w:rPr>
          <w:b/>
          <w:color w:val="0070C0"/>
          <w:szCs w:val="20"/>
        </w:rPr>
        <w:fldChar w:fldCharType="end"/>
      </w:r>
      <w:r w:rsidRPr="00024841">
        <w:rPr>
          <w:szCs w:val="20"/>
        </w:rPr>
        <w:fldChar w:fldCharType="begin"/>
      </w:r>
      <w:r w:rsidRPr="00024841">
        <w:rPr>
          <w:szCs w:val="20"/>
        </w:rPr>
        <w:instrText xml:space="preserve"> FILLIN   \* MERGEFORMAT </w:instrText>
      </w:r>
      <w:r w:rsidRPr="00024841">
        <w:rPr>
          <w:szCs w:val="20"/>
        </w:rPr>
        <w:fldChar w:fldCharType="end"/>
      </w:r>
    </w:p>
    <w:p w14:paraId="72C8C333" w14:textId="6DD8BAC9" w:rsidR="006517AE" w:rsidRPr="00024841" w:rsidRDefault="00FB0836" w:rsidP="006517AE">
      <w:pPr>
        <w:tabs>
          <w:tab w:val="left" w:pos="2835"/>
          <w:tab w:val="left" w:pos="5760"/>
          <w:tab w:val="left" w:pos="7200"/>
          <w:tab w:val="left" w:pos="7371"/>
          <w:tab w:val="left" w:pos="8640"/>
        </w:tabs>
        <w:rPr>
          <w:szCs w:val="20"/>
        </w:rPr>
      </w:pPr>
      <w:r w:rsidRPr="00024841">
        <w:rPr>
          <w:szCs w:val="20"/>
        </w:rPr>
        <w:t>A</w:t>
      </w:r>
      <w:r w:rsidR="006517AE" w:rsidRPr="00024841">
        <w:rPr>
          <w:szCs w:val="20"/>
        </w:rPr>
        <w:t>dresse:</w:t>
      </w:r>
      <w:r w:rsidR="006517AE"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1AF57B0F" w14:textId="616D8801" w:rsidR="006517AE" w:rsidRPr="00024841" w:rsidRDefault="006517AE" w:rsidP="006517AE">
      <w:pPr>
        <w:tabs>
          <w:tab w:val="left" w:pos="2835"/>
          <w:tab w:val="left" w:pos="5760"/>
          <w:tab w:val="left" w:pos="7200"/>
          <w:tab w:val="left" w:pos="7371"/>
          <w:tab w:val="left" w:pos="8640"/>
        </w:tabs>
        <w:rPr>
          <w:szCs w:val="20"/>
        </w:rPr>
      </w:pPr>
      <w:r w:rsidRPr="00024841">
        <w:rPr>
          <w:szCs w:val="20"/>
        </w:rPr>
        <w:t>Rechtsform:</w:t>
      </w:r>
      <w:r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567EA7EB" w14:textId="3CA06EE9" w:rsidR="006517AE" w:rsidRPr="00024841" w:rsidRDefault="006517AE" w:rsidP="006517AE">
      <w:pPr>
        <w:tabs>
          <w:tab w:val="left" w:pos="2835"/>
          <w:tab w:val="left" w:pos="5760"/>
          <w:tab w:val="left" w:pos="7200"/>
          <w:tab w:val="left" w:pos="7371"/>
          <w:tab w:val="left" w:pos="8640"/>
        </w:tabs>
        <w:rPr>
          <w:szCs w:val="20"/>
        </w:rPr>
      </w:pPr>
      <w:r w:rsidRPr="00024841">
        <w:rPr>
          <w:szCs w:val="20"/>
        </w:rPr>
        <w:t>Geschäftsdomizil:</w:t>
      </w:r>
      <w:r w:rsidRPr="00024841">
        <w:rPr>
          <w:szCs w:val="20"/>
        </w:rPr>
        <w:tab/>
      </w:r>
      <w:r w:rsidR="00856E5B">
        <w:rPr>
          <w:color w:val="0070C0"/>
          <w:szCs w:val="20"/>
        </w:rPr>
        <w:fldChar w:fldCharType="begin">
          <w:ffData>
            <w:name w:val=""/>
            <w:enabled/>
            <w:calcOnExit w:val="0"/>
            <w:textInput>
              <w:type w:val="number"/>
              <w:maxLength w:val="4"/>
              <w:format w:val="0000"/>
            </w:textInput>
          </w:ffData>
        </w:fldChar>
      </w:r>
      <w:r w:rsidR="00856E5B">
        <w:rPr>
          <w:color w:val="0070C0"/>
          <w:szCs w:val="20"/>
        </w:rPr>
        <w:instrText xml:space="preserve"> FORMTEXT </w:instrText>
      </w:r>
      <w:r w:rsidR="00856E5B">
        <w:rPr>
          <w:color w:val="0070C0"/>
          <w:szCs w:val="20"/>
        </w:rPr>
      </w:r>
      <w:r w:rsidR="00856E5B">
        <w:rPr>
          <w:color w:val="0070C0"/>
          <w:szCs w:val="20"/>
        </w:rPr>
        <w:fldChar w:fldCharType="separate"/>
      </w:r>
      <w:r w:rsidR="00856E5B">
        <w:rPr>
          <w:noProof/>
          <w:color w:val="0070C0"/>
          <w:szCs w:val="20"/>
        </w:rPr>
        <w:t> </w:t>
      </w:r>
      <w:r w:rsidR="00856E5B">
        <w:rPr>
          <w:noProof/>
          <w:color w:val="0070C0"/>
          <w:szCs w:val="20"/>
        </w:rPr>
        <w:t> </w:t>
      </w:r>
      <w:r w:rsidR="00856E5B">
        <w:rPr>
          <w:noProof/>
          <w:color w:val="0070C0"/>
          <w:szCs w:val="20"/>
        </w:rPr>
        <w:t> </w:t>
      </w:r>
      <w:r w:rsidR="00856E5B">
        <w:rPr>
          <w:noProof/>
          <w:color w:val="0070C0"/>
          <w:szCs w:val="20"/>
        </w:rPr>
        <w:t> </w:t>
      </w:r>
      <w:r w:rsidR="00856E5B">
        <w:rPr>
          <w:color w:val="0070C0"/>
          <w:szCs w:val="20"/>
        </w:rPr>
        <w:fldChar w:fldCharType="end"/>
      </w:r>
      <w:r w:rsidRPr="00024841">
        <w:rPr>
          <w:color w:val="0070C0"/>
          <w:szCs w:val="20"/>
        </w:rPr>
        <w:t xml:space="preserve"> </w:t>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53FCC86C" w14:textId="1F82327C" w:rsidR="006517AE" w:rsidRPr="00024841" w:rsidRDefault="006517AE" w:rsidP="006517AE">
      <w:pPr>
        <w:tabs>
          <w:tab w:val="left" w:pos="2835"/>
          <w:tab w:val="left" w:pos="5760"/>
          <w:tab w:val="left" w:pos="7200"/>
          <w:tab w:val="left" w:pos="7371"/>
          <w:tab w:val="left" w:pos="8640"/>
        </w:tabs>
        <w:rPr>
          <w:szCs w:val="20"/>
        </w:rPr>
      </w:pPr>
      <w:r w:rsidRPr="00024841">
        <w:rPr>
          <w:szCs w:val="20"/>
        </w:rPr>
        <w:t>Kontaktperson</w:t>
      </w:r>
      <w:r w:rsidR="00A8769A" w:rsidRPr="00024841">
        <w:rPr>
          <w:szCs w:val="20"/>
        </w:rPr>
        <w:t>:</w:t>
      </w:r>
      <w:r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23A1C036" w14:textId="229AABFE" w:rsidR="008C0B7C" w:rsidRPr="00024841" w:rsidRDefault="008C0B7C" w:rsidP="008C0B7C">
      <w:pPr>
        <w:tabs>
          <w:tab w:val="left" w:pos="2835"/>
          <w:tab w:val="left" w:pos="5760"/>
          <w:tab w:val="left" w:pos="7200"/>
          <w:tab w:val="left" w:pos="7371"/>
          <w:tab w:val="left" w:pos="8640"/>
        </w:tabs>
        <w:rPr>
          <w:szCs w:val="20"/>
        </w:rPr>
      </w:pPr>
      <w:r w:rsidRPr="00024841">
        <w:rPr>
          <w:szCs w:val="20"/>
        </w:rPr>
        <w:t>Leistungsumfang:</w:t>
      </w:r>
      <w:r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0F579D74" w14:textId="18497FC3" w:rsidR="008C0B7C" w:rsidRPr="00024841" w:rsidRDefault="008C0B7C" w:rsidP="008C0B7C">
      <w:pPr>
        <w:tabs>
          <w:tab w:val="left" w:pos="2835"/>
          <w:tab w:val="left" w:pos="5760"/>
          <w:tab w:val="left" w:pos="7200"/>
          <w:tab w:val="left" w:pos="7371"/>
          <w:tab w:val="left" w:pos="8640"/>
        </w:tabs>
        <w:rPr>
          <w:szCs w:val="20"/>
        </w:rPr>
      </w:pPr>
      <w:r w:rsidRPr="00024841">
        <w:rPr>
          <w:szCs w:val="20"/>
        </w:rPr>
        <w:t>Leistungsanteil %:</w:t>
      </w:r>
      <w:r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50479C94" w14:textId="77777777" w:rsidR="00861E17" w:rsidRPr="00861E17" w:rsidRDefault="00861E17" w:rsidP="00861E17">
      <w:pPr>
        <w:pStyle w:val="Default"/>
        <w:tabs>
          <w:tab w:val="left" w:pos="3119"/>
        </w:tabs>
        <w:spacing w:before="60" w:after="60" w:line="280" w:lineRule="exact"/>
        <w:rPr>
          <w:sz w:val="20"/>
          <w:szCs w:val="20"/>
          <w:highlight w:val="lightGray"/>
        </w:rPr>
      </w:pPr>
    </w:p>
    <w:p w14:paraId="664EB88C" w14:textId="77777777" w:rsidR="00861E17" w:rsidRPr="00861E17" w:rsidRDefault="00861E17" w:rsidP="00861E17">
      <w:pPr>
        <w:pStyle w:val="Default"/>
        <w:tabs>
          <w:tab w:val="left" w:pos="3119"/>
        </w:tabs>
        <w:spacing w:before="60" w:after="60" w:line="280" w:lineRule="exact"/>
        <w:rPr>
          <w:sz w:val="20"/>
          <w:szCs w:val="20"/>
          <w:highlight w:val="lightGray"/>
        </w:rPr>
      </w:pPr>
    </w:p>
    <w:p w14:paraId="3EC81A68" w14:textId="0851FEBC" w:rsidR="00B35F69" w:rsidRDefault="00861E17" w:rsidP="00861E17">
      <w:pPr>
        <w:pStyle w:val="Default"/>
        <w:tabs>
          <w:tab w:val="left" w:pos="3119"/>
        </w:tabs>
        <w:spacing w:before="60" w:after="60" w:line="280" w:lineRule="exact"/>
        <w:rPr>
          <w:sz w:val="20"/>
          <w:szCs w:val="20"/>
        </w:rPr>
      </w:pPr>
      <w:r>
        <w:rPr>
          <w:b/>
          <w:sz w:val="20"/>
          <w:szCs w:val="20"/>
        </w:rPr>
        <w:fldChar w:fldCharType="begin">
          <w:ffData>
            <w:name w:val=""/>
            <w:enabled/>
            <w:calcOnExit w:val="0"/>
            <w:checkBox>
              <w:sizeAuto/>
              <w:default w:val="0"/>
            </w:checkBox>
          </w:ffData>
        </w:fldChar>
      </w:r>
      <w:r>
        <w:rPr>
          <w:b/>
          <w:sz w:val="20"/>
          <w:szCs w:val="20"/>
        </w:rPr>
        <w:instrText xml:space="preserve"> FORMCHECKBOX </w:instrText>
      </w:r>
      <w:r w:rsidR="009273CC">
        <w:rPr>
          <w:b/>
          <w:sz w:val="20"/>
          <w:szCs w:val="20"/>
        </w:rPr>
      </w:r>
      <w:r w:rsidR="009273CC">
        <w:rPr>
          <w:b/>
          <w:sz w:val="20"/>
          <w:szCs w:val="20"/>
        </w:rPr>
        <w:fldChar w:fldCharType="separate"/>
      </w:r>
      <w:r>
        <w:rPr>
          <w:b/>
          <w:sz w:val="20"/>
          <w:szCs w:val="20"/>
        </w:rPr>
        <w:fldChar w:fldCharType="end"/>
      </w:r>
      <w:r>
        <w:rPr>
          <w:b/>
          <w:sz w:val="20"/>
          <w:szCs w:val="20"/>
        </w:rPr>
        <w:t xml:space="preserve">  </w:t>
      </w:r>
      <w:r w:rsidR="00B35F69" w:rsidRPr="00B35F69">
        <w:rPr>
          <w:sz w:val="20"/>
          <w:szCs w:val="20"/>
        </w:rPr>
        <w:t>Angebot als Bietergemeinschaft</w:t>
      </w:r>
    </w:p>
    <w:p w14:paraId="750ACA71" w14:textId="3F620AB1" w:rsidR="00861E17" w:rsidRDefault="00861E17" w:rsidP="00861E17">
      <w:pPr>
        <w:pStyle w:val="Default"/>
        <w:tabs>
          <w:tab w:val="left" w:pos="3119"/>
        </w:tabs>
        <w:spacing w:before="60" w:after="60" w:line="280" w:lineRule="exact"/>
        <w:rPr>
          <w:sz w:val="20"/>
          <w:szCs w:val="20"/>
        </w:rPr>
      </w:pPr>
      <w:r>
        <w:rPr>
          <w:sz w:val="20"/>
          <w:szCs w:val="20"/>
        </w:rPr>
        <w:t xml:space="preserve">Angaben </w:t>
      </w:r>
      <w:r w:rsidR="00B35F69">
        <w:rPr>
          <w:sz w:val="20"/>
          <w:szCs w:val="20"/>
        </w:rPr>
        <w:t>zu weiteren an der Ingenieurgemeinschaft</w:t>
      </w:r>
      <w:r>
        <w:rPr>
          <w:sz w:val="20"/>
          <w:szCs w:val="20"/>
        </w:rPr>
        <w:t xml:space="preserve"> beteiligten Unternehmungen:</w:t>
      </w:r>
    </w:p>
    <w:p w14:paraId="3A054D5C" w14:textId="77777777" w:rsidR="00861E17" w:rsidRDefault="00861E17" w:rsidP="00861E17">
      <w:pPr>
        <w:tabs>
          <w:tab w:val="left" w:pos="284"/>
          <w:tab w:val="left" w:pos="2835"/>
          <w:tab w:val="left" w:pos="7371"/>
        </w:tabs>
        <w:rPr>
          <w:b/>
        </w:rPr>
      </w:pPr>
      <w:r>
        <w:t>1</w:t>
      </w:r>
      <w:r>
        <w:tab/>
        <w:t>Name der Unternehmung:</w:t>
      </w:r>
      <w:r>
        <w:tab/>
      </w:r>
      <w:r>
        <w:rPr>
          <w:b/>
          <w:color w:val="0070C0"/>
        </w:rPr>
        <w:fldChar w:fldCharType="begin">
          <w:ffData>
            <w:name w:val=""/>
            <w:enabled/>
            <w:calcOnExit w:val="0"/>
            <w:textInput/>
          </w:ffData>
        </w:fldChar>
      </w:r>
      <w:r>
        <w:rPr>
          <w:b/>
          <w:color w:val="0070C0"/>
        </w:rPr>
        <w:instrText xml:space="preserve"> FORMTEXT </w:instrText>
      </w:r>
      <w:r>
        <w:rPr>
          <w:b/>
          <w:color w:val="0070C0"/>
        </w:rPr>
      </w:r>
      <w:r>
        <w:rPr>
          <w:b/>
          <w:color w:val="0070C0"/>
        </w:rPr>
        <w:fldChar w:fldCharType="separate"/>
      </w:r>
      <w:r>
        <w:rPr>
          <w:b/>
          <w:noProof/>
          <w:color w:val="0070C0"/>
        </w:rPr>
        <w:t> </w:t>
      </w:r>
      <w:r>
        <w:rPr>
          <w:b/>
          <w:noProof/>
          <w:color w:val="0070C0"/>
        </w:rPr>
        <w:t> </w:t>
      </w:r>
      <w:r>
        <w:rPr>
          <w:b/>
          <w:noProof/>
          <w:color w:val="0070C0"/>
        </w:rPr>
        <w:t> </w:t>
      </w:r>
      <w:r>
        <w:rPr>
          <w:b/>
          <w:noProof/>
          <w:color w:val="0070C0"/>
        </w:rPr>
        <w:t> </w:t>
      </w:r>
      <w:r>
        <w:rPr>
          <w:b/>
          <w:noProof/>
          <w:color w:val="0070C0"/>
        </w:rPr>
        <w:t> </w:t>
      </w:r>
      <w:r>
        <w:rPr>
          <w:b/>
          <w:color w:val="0070C0"/>
        </w:rPr>
        <w:fldChar w:fldCharType="end"/>
      </w:r>
      <w:r>
        <w:fldChar w:fldCharType="begin"/>
      </w:r>
      <w:r>
        <w:instrText xml:space="preserve"> FILLIN   \* MERGEFORMAT </w:instrText>
      </w:r>
      <w:r>
        <w:fldChar w:fldCharType="end"/>
      </w:r>
    </w:p>
    <w:p w14:paraId="78758315" w14:textId="77777777" w:rsidR="00861E17" w:rsidRDefault="00861E17" w:rsidP="00861E17">
      <w:pPr>
        <w:tabs>
          <w:tab w:val="left" w:pos="284"/>
          <w:tab w:val="left" w:pos="2835"/>
          <w:tab w:val="left" w:pos="5760"/>
          <w:tab w:val="left" w:pos="7200"/>
          <w:tab w:val="left" w:pos="7371"/>
          <w:tab w:val="left" w:pos="8640"/>
        </w:tabs>
        <w:ind w:left="284"/>
      </w:pPr>
      <w:r>
        <w:t>Adresse:</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4F32B377" w14:textId="77777777" w:rsidR="00861E17" w:rsidRDefault="00861E17" w:rsidP="00861E17">
      <w:pPr>
        <w:tabs>
          <w:tab w:val="left" w:pos="284"/>
          <w:tab w:val="left" w:pos="2835"/>
          <w:tab w:val="left" w:pos="5760"/>
          <w:tab w:val="left" w:pos="7200"/>
          <w:tab w:val="left" w:pos="7371"/>
          <w:tab w:val="left" w:pos="8640"/>
        </w:tabs>
        <w:ind w:left="284"/>
      </w:pPr>
      <w:r>
        <w:rPr>
          <w:szCs w:val="20"/>
        </w:rPr>
        <w:t>Rechtsform:</w:t>
      </w:r>
      <w:r>
        <w:rPr>
          <w:szCs w:val="20"/>
        </w:rP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71BB95D" w14:textId="77777777" w:rsidR="00861E17" w:rsidRDefault="00861E17" w:rsidP="00861E17">
      <w:pPr>
        <w:tabs>
          <w:tab w:val="left" w:pos="284"/>
          <w:tab w:val="left" w:pos="2835"/>
          <w:tab w:val="left" w:pos="5760"/>
          <w:tab w:val="left" w:pos="7200"/>
          <w:tab w:val="left" w:pos="7371"/>
          <w:tab w:val="left" w:pos="8640"/>
        </w:tabs>
        <w:ind w:left="284"/>
      </w:pPr>
      <w:r>
        <w:t>Geschäftsdomizil:</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2DA31C86" w14:textId="77777777" w:rsidR="00861E17" w:rsidRDefault="00861E17" w:rsidP="00861E17">
      <w:pPr>
        <w:tabs>
          <w:tab w:val="left" w:pos="284"/>
          <w:tab w:val="left" w:pos="2835"/>
          <w:tab w:val="left" w:pos="5760"/>
          <w:tab w:val="left" w:pos="7200"/>
          <w:tab w:val="left" w:pos="7371"/>
          <w:tab w:val="left" w:pos="8640"/>
        </w:tabs>
        <w:ind w:left="284"/>
      </w:pPr>
      <w:r>
        <w:t>Kontaktperson:</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589FE32" w14:textId="77777777" w:rsidR="00861E17" w:rsidRDefault="00861E17" w:rsidP="00861E17">
      <w:pPr>
        <w:tabs>
          <w:tab w:val="left" w:pos="2835"/>
          <w:tab w:val="left" w:pos="5760"/>
          <w:tab w:val="left" w:pos="7200"/>
          <w:tab w:val="left" w:pos="7371"/>
          <w:tab w:val="left" w:pos="8640"/>
        </w:tabs>
        <w:ind w:left="284"/>
      </w:pPr>
      <w:r>
        <w:t>Leistungsumfang:</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79E9A2DF" w14:textId="77777777" w:rsidR="00861E17" w:rsidRDefault="00861E17" w:rsidP="00861E17">
      <w:pPr>
        <w:tabs>
          <w:tab w:val="left" w:pos="2835"/>
          <w:tab w:val="left" w:pos="5760"/>
          <w:tab w:val="left" w:pos="7200"/>
          <w:tab w:val="left" w:pos="7371"/>
          <w:tab w:val="left" w:pos="8640"/>
        </w:tabs>
        <w:ind w:left="284"/>
      </w:pPr>
      <w:r>
        <w:t>Leistungsanteil %:</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131A35A2" w14:textId="36DB783B" w:rsidR="00861E17" w:rsidRDefault="00861E17" w:rsidP="00861E17">
      <w:pPr>
        <w:pStyle w:val="Default"/>
        <w:tabs>
          <w:tab w:val="left" w:pos="3119"/>
        </w:tabs>
        <w:spacing w:before="60" w:after="60" w:line="280" w:lineRule="exact"/>
        <w:rPr>
          <w:sz w:val="20"/>
          <w:szCs w:val="20"/>
          <w:highlight w:val="lightGray"/>
        </w:rPr>
      </w:pPr>
    </w:p>
    <w:p w14:paraId="1CA0345F" w14:textId="77777777" w:rsidR="00A04747" w:rsidRPr="00861E17" w:rsidRDefault="00A04747" w:rsidP="00861E17">
      <w:pPr>
        <w:pStyle w:val="Default"/>
        <w:tabs>
          <w:tab w:val="left" w:pos="3119"/>
        </w:tabs>
        <w:spacing w:before="60" w:after="60" w:line="280" w:lineRule="exact"/>
        <w:rPr>
          <w:sz w:val="20"/>
          <w:szCs w:val="20"/>
          <w:highlight w:val="lightGray"/>
        </w:rPr>
      </w:pPr>
    </w:p>
    <w:p w14:paraId="17EC5EF4" w14:textId="2F4BE4FF" w:rsidR="00B35F69" w:rsidRDefault="00B35F69" w:rsidP="00B35F69">
      <w:pPr>
        <w:pStyle w:val="Default"/>
        <w:tabs>
          <w:tab w:val="left" w:pos="3119"/>
        </w:tabs>
        <w:spacing w:before="60" w:after="60" w:line="280" w:lineRule="exact"/>
        <w:rPr>
          <w:sz w:val="20"/>
          <w:szCs w:val="20"/>
        </w:rPr>
      </w:pPr>
      <w:r>
        <w:rPr>
          <w:b/>
          <w:sz w:val="20"/>
          <w:szCs w:val="20"/>
        </w:rPr>
        <w:fldChar w:fldCharType="begin">
          <w:ffData>
            <w:name w:val=""/>
            <w:enabled/>
            <w:calcOnExit w:val="0"/>
            <w:checkBox>
              <w:sizeAuto/>
              <w:default w:val="0"/>
            </w:checkBox>
          </w:ffData>
        </w:fldChar>
      </w:r>
      <w:r>
        <w:rPr>
          <w:b/>
          <w:sz w:val="20"/>
          <w:szCs w:val="20"/>
        </w:rPr>
        <w:instrText xml:space="preserve"> FORMCHECKBOX </w:instrText>
      </w:r>
      <w:r w:rsidR="009273CC">
        <w:rPr>
          <w:b/>
          <w:sz w:val="20"/>
          <w:szCs w:val="20"/>
        </w:rPr>
      </w:r>
      <w:r w:rsidR="009273CC">
        <w:rPr>
          <w:b/>
          <w:sz w:val="20"/>
          <w:szCs w:val="20"/>
        </w:rPr>
        <w:fldChar w:fldCharType="separate"/>
      </w:r>
      <w:r>
        <w:rPr>
          <w:b/>
          <w:sz w:val="20"/>
          <w:szCs w:val="20"/>
        </w:rPr>
        <w:fldChar w:fldCharType="end"/>
      </w:r>
      <w:r>
        <w:rPr>
          <w:b/>
          <w:sz w:val="20"/>
          <w:szCs w:val="20"/>
        </w:rPr>
        <w:t xml:space="preserve">  </w:t>
      </w:r>
      <w:r w:rsidRPr="00B35F69">
        <w:rPr>
          <w:sz w:val="20"/>
          <w:szCs w:val="20"/>
        </w:rPr>
        <w:t xml:space="preserve">Einsatz von </w:t>
      </w:r>
      <w:r w:rsidR="00BE1A83" w:rsidRPr="00BE1A83">
        <w:rPr>
          <w:sz w:val="20"/>
          <w:szCs w:val="20"/>
        </w:rPr>
        <w:t>Unterakkordant</w:t>
      </w:r>
      <w:r w:rsidR="00BE1A83">
        <w:rPr>
          <w:sz w:val="20"/>
          <w:szCs w:val="20"/>
        </w:rPr>
        <w:t>en</w:t>
      </w:r>
      <w:r w:rsidR="00BE1A83" w:rsidRPr="00BE1A83">
        <w:rPr>
          <w:sz w:val="20"/>
          <w:szCs w:val="20"/>
        </w:rPr>
        <w:t xml:space="preserve"> / Subplaner</w:t>
      </w:r>
      <w:r w:rsidR="00BE1A83">
        <w:rPr>
          <w:sz w:val="20"/>
          <w:szCs w:val="20"/>
        </w:rPr>
        <w:t>n</w:t>
      </w:r>
    </w:p>
    <w:p w14:paraId="586456AB" w14:textId="0D9CC89B" w:rsidR="00861E17" w:rsidRPr="000938E6" w:rsidRDefault="00861E17" w:rsidP="00861E17">
      <w:pPr>
        <w:pStyle w:val="Default"/>
        <w:tabs>
          <w:tab w:val="left" w:pos="3119"/>
        </w:tabs>
        <w:spacing w:before="60" w:after="60" w:line="280" w:lineRule="exact"/>
        <w:rPr>
          <w:sz w:val="20"/>
          <w:szCs w:val="20"/>
        </w:rPr>
      </w:pPr>
      <w:r>
        <w:rPr>
          <w:sz w:val="20"/>
          <w:szCs w:val="20"/>
        </w:rPr>
        <w:t xml:space="preserve">Angaben zu den </w:t>
      </w:r>
      <w:r w:rsidR="00BE1A83" w:rsidRPr="00BE1A83">
        <w:rPr>
          <w:sz w:val="20"/>
          <w:szCs w:val="20"/>
        </w:rPr>
        <w:t>Unterakkordanten / Subplanern</w:t>
      </w:r>
      <w:r w:rsidRPr="000938E6">
        <w:rPr>
          <w:sz w:val="20"/>
          <w:szCs w:val="20"/>
        </w:rPr>
        <w:t>:</w:t>
      </w:r>
    </w:p>
    <w:p w14:paraId="1C5DCD8B" w14:textId="77777777" w:rsidR="00861E17" w:rsidRDefault="00861E17" w:rsidP="00861E17">
      <w:pPr>
        <w:tabs>
          <w:tab w:val="left" w:pos="284"/>
          <w:tab w:val="left" w:pos="2835"/>
          <w:tab w:val="left" w:pos="7371"/>
        </w:tabs>
        <w:rPr>
          <w:b/>
        </w:rPr>
      </w:pPr>
      <w:r>
        <w:t>1</w:t>
      </w:r>
      <w:r>
        <w:tab/>
        <w:t>Name der Unternehmung:</w:t>
      </w:r>
      <w:r>
        <w:tab/>
      </w:r>
      <w:r>
        <w:rPr>
          <w:b/>
          <w:color w:val="0070C0"/>
        </w:rPr>
        <w:fldChar w:fldCharType="begin">
          <w:ffData>
            <w:name w:val=""/>
            <w:enabled/>
            <w:calcOnExit w:val="0"/>
            <w:textInput/>
          </w:ffData>
        </w:fldChar>
      </w:r>
      <w:r>
        <w:rPr>
          <w:b/>
          <w:color w:val="0070C0"/>
        </w:rPr>
        <w:instrText xml:space="preserve"> FORMTEXT </w:instrText>
      </w:r>
      <w:r>
        <w:rPr>
          <w:b/>
          <w:color w:val="0070C0"/>
        </w:rPr>
      </w:r>
      <w:r>
        <w:rPr>
          <w:b/>
          <w:color w:val="0070C0"/>
        </w:rPr>
        <w:fldChar w:fldCharType="separate"/>
      </w:r>
      <w:r>
        <w:rPr>
          <w:b/>
          <w:noProof/>
          <w:color w:val="0070C0"/>
        </w:rPr>
        <w:t> </w:t>
      </w:r>
      <w:r>
        <w:rPr>
          <w:b/>
          <w:noProof/>
          <w:color w:val="0070C0"/>
        </w:rPr>
        <w:t> </w:t>
      </w:r>
      <w:r>
        <w:rPr>
          <w:b/>
          <w:noProof/>
          <w:color w:val="0070C0"/>
        </w:rPr>
        <w:t> </w:t>
      </w:r>
      <w:r>
        <w:rPr>
          <w:b/>
          <w:noProof/>
          <w:color w:val="0070C0"/>
        </w:rPr>
        <w:t> </w:t>
      </w:r>
      <w:r>
        <w:rPr>
          <w:b/>
          <w:noProof/>
          <w:color w:val="0070C0"/>
        </w:rPr>
        <w:t> </w:t>
      </w:r>
      <w:r>
        <w:rPr>
          <w:b/>
          <w:color w:val="0070C0"/>
        </w:rPr>
        <w:fldChar w:fldCharType="end"/>
      </w:r>
      <w:r>
        <w:fldChar w:fldCharType="begin"/>
      </w:r>
      <w:r>
        <w:instrText xml:space="preserve"> FILLIN   \* MERGEFORMAT </w:instrText>
      </w:r>
      <w:r>
        <w:fldChar w:fldCharType="end"/>
      </w:r>
    </w:p>
    <w:p w14:paraId="55A304CB" w14:textId="77777777" w:rsidR="00861E17" w:rsidRDefault="00861E17" w:rsidP="00861E17">
      <w:pPr>
        <w:tabs>
          <w:tab w:val="left" w:pos="284"/>
          <w:tab w:val="left" w:pos="2835"/>
          <w:tab w:val="left" w:pos="5760"/>
          <w:tab w:val="left" w:pos="7200"/>
          <w:tab w:val="left" w:pos="7371"/>
          <w:tab w:val="left" w:pos="8640"/>
        </w:tabs>
        <w:ind w:left="284"/>
      </w:pPr>
      <w:r>
        <w:t>Adresse:</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9FBBB88" w14:textId="77777777" w:rsidR="00861E17" w:rsidRDefault="00861E17" w:rsidP="00861E17">
      <w:pPr>
        <w:tabs>
          <w:tab w:val="left" w:pos="284"/>
          <w:tab w:val="left" w:pos="2835"/>
          <w:tab w:val="left" w:pos="5760"/>
          <w:tab w:val="left" w:pos="7200"/>
          <w:tab w:val="left" w:pos="7371"/>
          <w:tab w:val="left" w:pos="8640"/>
        </w:tabs>
        <w:ind w:left="284"/>
      </w:pPr>
      <w:r>
        <w:rPr>
          <w:szCs w:val="20"/>
        </w:rPr>
        <w:t>Rechtsform:</w:t>
      </w:r>
      <w:r>
        <w:rPr>
          <w:szCs w:val="20"/>
        </w:rP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79563DCC" w14:textId="77777777" w:rsidR="00861E17" w:rsidRDefault="00861E17" w:rsidP="00861E17">
      <w:pPr>
        <w:tabs>
          <w:tab w:val="left" w:pos="284"/>
          <w:tab w:val="left" w:pos="2835"/>
          <w:tab w:val="left" w:pos="5760"/>
          <w:tab w:val="left" w:pos="7200"/>
          <w:tab w:val="left" w:pos="7371"/>
          <w:tab w:val="left" w:pos="8640"/>
        </w:tabs>
        <w:ind w:left="284"/>
      </w:pPr>
      <w:r>
        <w:t>Geschäftsdomizil:</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7C8DC2CD" w14:textId="77777777" w:rsidR="00861E17" w:rsidRDefault="00861E17" w:rsidP="00861E17">
      <w:pPr>
        <w:tabs>
          <w:tab w:val="left" w:pos="284"/>
          <w:tab w:val="left" w:pos="2835"/>
          <w:tab w:val="left" w:pos="5760"/>
          <w:tab w:val="left" w:pos="7200"/>
          <w:tab w:val="left" w:pos="7371"/>
          <w:tab w:val="left" w:pos="8640"/>
        </w:tabs>
        <w:ind w:left="284"/>
      </w:pPr>
      <w:r>
        <w:t>Kontaktperson:</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57730E0" w14:textId="77777777" w:rsidR="00861E17" w:rsidRDefault="00861E17" w:rsidP="00861E17">
      <w:pPr>
        <w:tabs>
          <w:tab w:val="left" w:pos="2835"/>
          <w:tab w:val="left" w:pos="5760"/>
          <w:tab w:val="left" w:pos="7200"/>
          <w:tab w:val="left" w:pos="7371"/>
          <w:tab w:val="left" w:pos="8640"/>
        </w:tabs>
        <w:ind w:left="284"/>
      </w:pPr>
      <w:r>
        <w:t>Leistungsumfang:</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289AEBB3" w14:textId="77777777" w:rsidR="00861E17" w:rsidRDefault="00861E17" w:rsidP="00861E17">
      <w:pPr>
        <w:tabs>
          <w:tab w:val="left" w:pos="2835"/>
          <w:tab w:val="left" w:pos="5760"/>
          <w:tab w:val="left" w:pos="7200"/>
          <w:tab w:val="left" w:pos="7371"/>
          <w:tab w:val="left" w:pos="8640"/>
        </w:tabs>
        <w:ind w:left="284"/>
      </w:pPr>
      <w:r>
        <w:t>Leistungsanteil %:</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78CBC87B" w14:textId="77777777" w:rsidR="00861E17" w:rsidRPr="00024841" w:rsidRDefault="00861E17" w:rsidP="006517AE">
      <w:pPr>
        <w:pStyle w:val="Default"/>
        <w:tabs>
          <w:tab w:val="left" w:pos="3119"/>
        </w:tabs>
        <w:spacing w:before="60" w:after="60" w:line="280" w:lineRule="exact"/>
        <w:rPr>
          <w:sz w:val="20"/>
          <w:szCs w:val="20"/>
          <w:highlight w:val="lightGray"/>
        </w:rPr>
      </w:pPr>
      <w:bookmarkStart w:id="0" w:name="_GoBack"/>
      <w:bookmarkEnd w:id="0"/>
    </w:p>
    <w:p w14:paraId="6970CB02" w14:textId="77777777" w:rsidR="00290FCC" w:rsidRDefault="00290FCC" w:rsidP="00785FE0">
      <w:pPr>
        <w:pStyle w:val="haupttitel"/>
      </w:pPr>
      <w:r>
        <w:lastRenderedPageBreak/>
        <w:t>Nachweise</w:t>
      </w:r>
    </w:p>
    <w:p w14:paraId="2728F839" w14:textId="77777777" w:rsidR="006517AE" w:rsidRDefault="006517AE" w:rsidP="006517AE">
      <w:pPr>
        <w:pStyle w:val="Untertitel0"/>
      </w:pPr>
    </w:p>
    <w:p w14:paraId="69C77D25" w14:textId="77777777" w:rsidR="003F515F" w:rsidRPr="00D10E1A" w:rsidRDefault="00290FCC" w:rsidP="000154DC">
      <w:pPr>
        <w:pStyle w:val="KBOBTitel1"/>
      </w:pPr>
      <w:r w:rsidRPr="004B6D8B">
        <w:t>Nachweise</w:t>
      </w:r>
      <w:r w:rsidRPr="00D10E1A">
        <w:t xml:space="preserve"> bezüglich der Eignungskriterien</w:t>
      </w:r>
    </w:p>
    <w:p w14:paraId="2518D780" w14:textId="77777777" w:rsidR="003F515F" w:rsidRDefault="00290FCC">
      <w:r>
        <w:t>Diese Nachweise dienen nur dem Vergabeverfahren und werden nicht zu einem Vertragsbestandteil.</w:t>
      </w:r>
    </w:p>
    <w:p w14:paraId="451001EC" w14:textId="77777777" w:rsidR="006517AE" w:rsidRDefault="006517AE"/>
    <w:p w14:paraId="12268BF6" w14:textId="0EB6EBF1" w:rsidR="003F515F" w:rsidRPr="00785FE0" w:rsidRDefault="00290FCC" w:rsidP="00F87BA3">
      <w:pPr>
        <w:pStyle w:val="KBOBTitel2"/>
      </w:pPr>
      <w:r w:rsidRPr="00785FE0">
        <w:t>Referenz</w:t>
      </w:r>
      <w:r w:rsidR="001F2A7E">
        <w:t>en</w:t>
      </w:r>
      <w:r w:rsidR="00B35F69">
        <w:t xml:space="preserve"> des Anbieters </w:t>
      </w:r>
      <w:r w:rsidR="00785FE0">
        <w:t>(EK</w:t>
      </w:r>
      <w:r w:rsidR="007A2D98">
        <w:t xml:space="preserve"> </w:t>
      </w:r>
      <w:r w:rsidR="00785FE0">
        <w:t>1)</w:t>
      </w:r>
    </w:p>
    <w:p w14:paraId="1FDD79B7" w14:textId="3DD3D2F1" w:rsidR="009273CC" w:rsidRDefault="009273CC" w:rsidP="009273CC">
      <w:r>
        <w:t>Je 1 Referenzprojekt über abgeschlossene Arbeiten mit vergleichbarer Komplexität und aus dem gleichen Fachbereich für UVB Hauptuntersuchung und UBB (1 Referenzprojekt genügt, falls UVB Hauptuntersuchung und UBB im gleichen Projekt).</w:t>
      </w:r>
    </w:p>
    <w:p w14:paraId="48916CF7" w14:textId="0E9323DF" w:rsidR="009273CC" w:rsidRPr="003240BC" w:rsidRDefault="009273CC" w:rsidP="009273CC">
      <w:pPr>
        <w:rPr>
          <w:highlight w:val="yellow"/>
        </w:rPr>
      </w:pPr>
      <w:r>
        <w:t>Als vergleichbar gilt: Für UVB: Phase GP oder AP mit UVB 2. oder 3. Stufe abgeschlossen; für UBB: Hauptbauarbeiten abgeschlossen; Baukosten Gesamtprojekt je mind. 10 Mio. CHF (exkl. MWST).</w:t>
      </w:r>
    </w:p>
    <w:p w14:paraId="32E1F34E" w14:textId="785A7C18" w:rsidR="003F515F" w:rsidRDefault="00290FCC" w:rsidP="00856E5B">
      <w:pPr>
        <w:spacing w:before="360" w:after="120"/>
      </w:pPr>
      <w:r>
        <w:rPr>
          <w:b/>
        </w:rPr>
        <w:t>Referenz</w:t>
      </w:r>
      <w:r w:rsidR="004B39D3">
        <w:rPr>
          <w:b/>
        </w:rPr>
        <w:t xml:space="preserve"> 1</w:t>
      </w:r>
    </w:p>
    <w:p w14:paraId="213FC005" w14:textId="34293E6F" w:rsidR="00785FE0" w:rsidRPr="00024841" w:rsidRDefault="00785FE0" w:rsidP="00C7797A">
      <w:pPr>
        <w:tabs>
          <w:tab w:val="left" w:pos="2552"/>
        </w:tabs>
        <w:spacing w:before="120" w:after="120"/>
        <w:rPr>
          <w:b/>
          <w:szCs w:val="20"/>
        </w:rPr>
      </w:pPr>
      <w:r w:rsidRPr="00024841">
        <w:rPr>
          <w:szCs w:val="20"/>
        </w:rPr>
        <w:t>Projekt:</w:t>
      </w:r>
      <w:r w:rsidRPr="00024841">
        <w:rPr>
          <w:szCs w:val="20"/>
        </w:rPr>
        <w:tab/>
      </w:r>
      <w:r w:rsidR="00024841" w:rsidRPr="00024841">
        <w:rPr>
          <w:b/>
          <w:color w:val="0070C0"/>
          <w:szCs w:val="20"/>
        </w:rPr>
        <w:fldChar w:fldCharType="begin">
          <w:ffData>
            <w:name w:val="Text4"/>
            <w:enabled/>
            <w:calcOnExit w:val="0"/>
            <w:textInput/>
          </w:ffData>
        </w:fldChar>
      </w:r>
      <w:r w:rsidR="00024841" w:rsidRPr="00024841">
        <w:rPr>
          <w:b/>
          <w:color w:val="0070C0"/>
          <w:szCs w:val="20"/>
        </w:rPr>
        <w:instrText xml:space="preserve"> FORMTEXT </w:instrText>
      </w:r>
      <w:r w:rsidR="00024841" w:rsidRPr="00024841">
        <w:rPr>
          <w:b/>
          <w:color w:val="0070C0"/>
          <w:szCs w:val="20"/>
        </w:rPr>
      </w:r>
      <w:r w:rsidR="00024841" w:rsidRPr="00024841">
        <w:rPr>
          <w:b/>
          <w:color w:val="0070C0"/>
          <w:szCs w:val="20"/>
        </w:rPr>
        <w:fldChar w:fldCharType="separate"/>
      </w:r>
      <w:r w:rsidR="00024841" w:rsidRPr="00024841">
        <w:rPr>
          <w:b/>
          <w:noProof/>
          <w:color w:val="0070C0"/>
          <w:szCs w:val="20"/>
        </w:rPr>
        <w:t> </w:t>
      </w:r>
      <w:r w:rsidR="00024841" w:rsidRPr="00024841">
        <w:rPr>
          <w:b/>
          <w:noProof/>
          <w:color w:val="0070C0"/>
          <w:szCs w:val="20"/>
        </w:rPr>
        <w:t> </w:t>
      </w:r>
      <w:r w:rsidR="00024841" w:rsidRPr="00024841">
        <w:rPr>
          <w:b/>
          <w:noProof/>
          <w:color w:val="0070C0"/>
          <w:szCs w:val="20"/>
        </w:rPr>
        <w:t> </w:t>
      </w:r>
      <w:r w:rsidR="00024841" w:rsidRPr="00024841">
        <w:rPr>
          <w:b/>
          <w:noProof/>
          <w:color w:val="0070C0"/>
          <w:szCs w:val="20"/>
        </w:rPr>
        <w:t> </w:t>
      </w:r>
      <w:r w:rsidR="00024841" w:rsidRPr="00024841">
        <w:rPr>
          <w:b/>
          <w:noProof/>
          <w:color w:val="0070C0"/>
          <w:szCs w:val="20"/>
        </w:rPr>
        <w:t> </w:t>
      </w:r>
      <w:r w:rsidR="00024841" w:rsidRPr="00024841">
        <w:rPr>
          <w:b/>
          <w:color w:val="0070C0"/>
          <w:szCs w:val="20"/>
        </w:rPr>
        <w:fldChar w:fldCharType="end"/>
      </w:r>
    </w:p>
    <w:p w14:paraId="25B63AA3" w14:textId="21EC9B94" w:rsidR="00785FE0" w:rsidRPr="00024841" w:rsidRDefault="00166F7E" w:rsidP="00C7797A">
      <w:pPr>
        <w:tabs>
          <w:tab w:val="left" w:pos="2552"/>
        </w:tabs>
        <w:spacing w:before="120" w:after="120"/>
        <w:rPr>
          <w:szCs w:val="20"/>
        </w:rPr>
      </w:pPr>
      <w:r w:rsidRPr="00024841">
        <w:rPr>
          <w:szCs w:val="20"/>
        </w:rPr>
        <w:t>Unternehmung</w:t>
      </w:r>
      <w:r w:rsidR="00785FE0" w:rsidRPr="00024841">
        <w:rPr>
          <w:szCs w:val="20"/>
        </w:rPr>
        <w:t>:</w:t>
      </w:r>
      <w:r w:rsidR="00785FE0"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5AF4493E" w14:textId="541A8EEB" w:rsidR="00785FE0" w:rsidRPr="00024841" w:rsidRDefault="00785FE0" w:rsidP="00C7797A">
      <w:pPr>
        <w:tabs>
          <w:tab w:val="left" w:pos="2552"/>
        </w:tabs>
        <w:rPr>
          <w:szCs w:val="20"/>
        </w:rPr>
      </w:pPr>
      <w:r w:rsidRPr="00024841">
        <w:rPr>
          <w:szCs w:val="20"/>
        </w:rPr>
        <w:t>Zeitraum:</w:t>
      </w:r>
      <w:r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68AABB0B" w14:textId="37C4B414" w:rsidR="00785FE0" w:rsidRPr="00725C22" w:rsidRDefault="00102443" w:rsidP="00C7797A">
      <w:pPr>
        <w:tabs>
          <w:tab w:val="left" w:pos="2552"/>
        </w:tabs>
        <w:spacing w:before="120" w:after="120"/>
        <w:rPr>
          <w:szCs w:val="20"/>
        </w:rPr>
      </w:pPr>
      <w:r>
        <w:rPr>
          <w:szCs w:val="20"/>
        </w:rPr>
        <w:t>Baukosten</w:t>
      </w:r>
      <w:r w:rsidR="00725C22">
        <w:rPr>
          <w:szCs w:val="20"/>
        </w:rPr>
        <w:t xml:space="preserve"> Gesamtprojekt:</w:t>
      </w:r>
      <w:r w:rsidR="00785FE0" w:rsidRPr="00024841">
        <w:rPr>
          <w:szCs w:val="20"/>
        </w:rP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r w:rsidR="00725C22">
        <w:rPr>
          <w:color w:val="0070C0"/>
          <w:szCs w:val="20"/>
        </w:rPr>
        <w:t xml:space="preserve"> </w:t>
      </w:r>
      <w:r w:rsidR="00725C22" w:rsidRPr="00725C22">
        <w:rPr>
          <w:szCs w:val="20"/>
        </w:rPr>
        <w:t>Mio. CHF exkl. MWST</w:t>
      </w:r>
    </w:p>
    <w:p w14:paraId="708EB578" w14:textId="293A7FAE" w:rsidR="00CF703B" w:rsidRPr="009B0741" w:rsidRDefault="00CF703B" w:rsidP="00C7797A">
      <w:pPr>
        <w:tabs>
          <w:tab w:val="left" w:pos="2552"/>
        </w:tabs>
        <w:spacing w:before="120" w:after="120"/>
        <w:rPr>
          <w:szCs w:val="20"/>
        </w:rPr>
      </w:pPr>
      <w:r w:rsidRPr="009B0741">
        <w:rPr>
          <w:szCs w:val="20"/>
        </w:rPr>
        <w:t>Honorarvolumen:</w:t>
      </w:r>
      <w:r w:rsidRPr="009B0741">
        <w:rPr>
          <w:szCs w:val="20"/>
        </w:rPr>
        <w:tab/>
      </w:r>
      <w:r w:rsidR="00024841" w:rsidRPr="00024841">
        <w:rPr>
          <w:color w:val="0070C0"/>
          <w:szCs w:val="20"/>
        </w:rPr>
        <w:fldChar w:fldCharType="begin">
          <w:ffData>
            <w:name w:val=""/>
            <w:enabled/>
            <w:calcOnExit w:val="0"/>
            <w:textInput/>
          </w:ffData>
        </w:fldChar>
      </w:r>
      <w:r w:rsidR="00024841" w:rsidRPr="009B07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r w:rsidR="00725C22" w:rsidRPr="009B0741">
        <w:rPr>
          <w:color w:val="0070C0"/>
          <w:szCs w:val="20"/>
        </w:rPr>
        <w:t xml:space="preserve"> </w:t>
      </w:r>
      <w:r w:rsidR="00725C22" w:rsidRPr="009B0741">
        <w:rPr>
          <w:szCs w:val="20"/>
        </w:rPr>
        <w:t>Mio. CHF exkl. MWST</w:t>
      </w:r>
    </w:p>
    <w:p w14:paraId="78D687EF" w14:textId="1AD2DA86" w:rsidR="00785FE0" w:rsidRDefault="00785FE0" w:rsidP="00785FE0">
      <w:pPr>
        <w:spacing w:before="120" w:after="120"/>
      </w:pPr>
      <w:r>
        <w:t xml:space="preserve">Ausgeführte Arbeiten / Leistungen der </w:t>
      </w:r>
      <w:r w:rsidR="00CF703B">
        <w:t>Unternehmung:</w:t>
      </w:r>
    </w:p>
    <w:p w14:paraId="5929CE17" w14:textId="50705E1D" w:rsidR="00785FE0" w:rsidRPr="00785FE0" w:rsidRDefault="00024841" w:rsidP="00785FE0">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0ECF279" w14:textId="4B73105E" w:rsidR="0017313A" w:rsidRDefault="0017313A" w:rsidP="0017313A">
      <w:pPr>
        <w:spacing w:before="120" w:after="120"/>
      </w:pPr>
      <w:r>
        <w:t xml:space="preserve">Ausgeführte Arbeiten / Leistungen mit </w:t>
      </w:r>
      <w:r w:rsidRPr="004B07D8">
        <w:rPr>
          <w:u w:val="single"/>
        </w:rPr>
        <w:t>A</w:t>
      </w:r>
      <w:r w:rsidRPr="00EE6356">
        <w:rPr>
          <w:u w:val="single"/>
        </w:rPr>
        <w:t xml:space="preserve">ngaben </w:t>
      </w:r>
      <w:r>
        <w:rPr>
          <w:u w:val="single"/>
        </w:rPr>
        <w:t>zu</w:t>
      </w:r>
      <w:r w:rsidR="0058401C">
        <w:rPr>
          <w:u w:val="single"/>
        </w:rPr>
        <w:t xml:space="preserve"> SIA/ASTRA-Phasen, </w:t>
      </w:r>
      <w:r w:rsidRPr="00EE6356">
        <w:rPr>
          <w:u w:val="single"/>
        </w:rPr>
        <w:t>Zeitraum</w:t>
      </w:r>
      <w:r>
        <w:rPr>
          <w:u w:val="single"/>
        </w:rPr>
        <w:t xml:space="preserve"> und Projektstand</w:t>
      </w:r>
      <w:r>
        <w:t>:</w:t>
      </w:r>
    </w:p>
    <w:p w14:paraId="6C366993" w14:textId="4BC6B92B" w:rsidR="00785FE0" w:rsidRPr="00785FE0" w:rsidRDefault="00024841" w:rsidP="00785FE0">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E7D23E9" w14:textId="77777777" w:rsidR="00785FE0" w:rsidRDefault="00785FE0" w:rsidP="00785FE0">
      <w:pPr>
        <w:spacing w:before="360" w:after="120"/>
      </w:pPr>
      <w:r>
        <w:t>Zur Auskunftserteilung ermächtigte Kontaktperson des Referenz-Auftraggebers:</w:t>
      </w:r>
    </w:p>
    <w:p w14:paraId="21D7970F" w14:textId="7DA39420" w:rsidR="00785FE0" w:rsidRDefault="00785FE0" w:rsidP="00C7797A">
      <w:pPr>
        <w:tabs>
          <w:tab w:val="left" w:pos="2552"/>
        </w:tabs>
        <w:spacing w:before="120" w:after="120"/>
      </w:pPr>
      <w:r>
        <w:t>Auftraggeber:</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66CAE633" w14:textId="7B4EFEA6" w:rsidR="00785FE0" w:rsidRDefault="00785FE0" w:rsidP="00C7797A">
      <w:pPr>
        <w:tabs>
          <w:tab w:val="left" w:pos="2552"/>
        </w:tabs>
        <w:spacing w:before="120" w:after="120"/>
      </w:pPr>
      <w:r>
        <w:t>Funktion:</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10EE24DF" w14:textId="691AF49E" w:rsidR="00785FE0" w:rsidRDefault="00785FE0" w:rsidP="00C7797A">
      <w:pPr>
        <w:tabs>
          <w:tab w:val="left" w:pos="2552"/>
        </w:tabs>
        <w:spacing w:before="120" w:after="120"/>
      </w:pPr>
      <w:r>
        <w:t>Name:</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1B093989" w14:textId="025E52E0" w:rsidR="00785FE0" w:rsidRDefault="00785FE0" w:rsidP="00C7797A">
      <w:pPr>
        <w:tabs>
          <w:tab w:val="left" w:pos="2552"/>
        </w:tabs>
        <w:spacing w:before="120" w:after="120"/>
      </w:pPr>
      <w:r>
        <w:t>Adresse:</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4BF0EAED" w14:textId="4DE6DD1F" w:rsidR="00785FE0" w:rsidRDefault="00785FE0" w:rsidP="00C7797A">
      <w:pPr>
        <w:tabs>
          <w:tab w:val="left" w:pos="2552"/>
        </w:tabs>
        <w:spacing w:before="120" w:after="120"/>
      </w:pPr>
      <w:r>
        <w:t>E-Mail:</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3BD9531A" w14:textId="75B8B3F2" w:rsidR="00785FE0" w:rsidRDefault="00785FE0" w:rsidP="00C7797A">
      <w:pPr>
        <w:tabs>
          <w:tab w:val="left" w:pos="2552"/>
        </w:tabs>
        <w:spacing w:before="120" w:after="360"/>
      </w:pPr>
      <w:r>
        <w:t>Telefon:</w:t>
      </w:r>
      <w:r>
        <w:tab/>
      </w:r>
      <w:r w:rsidR="00024841" w:rsidRPr="00024841">
        <w:rPr>
          <w:color w:val="0070C0"/>
          <w:szCs w:val="20"/>
        </w:rPr>
        <w:fldChar w:fldCharType="begin">
          <w:ffData>
            <w:name w:val=""/>
            <w:enabled/>
            <w:calcOnExit w:val="0"/>
            <w:textInput/>
          </w:ffData>
        </w:fldChar>
      </w:r>
      <w:r w:rsidR="00024841" w:rsidRPr="00024841">
        <w:rPr>
          <w:color w:val="0070C0"/>
          <w:szCs w:val="20"/>
        </w:rPr>
        <w:instrText xml:space="preserve"> FORMTEXT </w:instrText>
      </w:r>
      <w:r w:rsidR="00024841" w:rsidRPr="00024841">
        <w:rPr>
          <w:color w:val="0070C0"/>
          <w:szCs w:val="20"/>
        </w:rPr>
      </w:r>
      <w:r w:rsidR="00024841" w:rsidRPr="00024841">
        <w:rPr>
          <w:color w:val="0070C0"/>
          <w:szCs w:val="20"/>
        </w:rPr>
        <w:fldChar w:fldCharType="separate"/>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noProof/>
          <w:color w:val="0070C0"/>
          <w:szCs w:val="20"/>
        </w:rPr>
        <w:t> </w:t>
      </w:r>
      <w:r w:rsidR="00024841" w:rsidRPr="00024841">
        <w:rPr>
          <w:color w:val="0070C0"/>
          <w:szCs w:val="20"/>
        </w:rPr>
        <w:fldChar w:fldCharType="end"/>
      </w:r>
    </w:p>
    <w:p w14:paraId="1B55E696" w14:textId="77777777" w:rsidR="00785FE0" w:rsidRDefault="00785FE0" w:rsidP="00785FE0">
      <w:pPr>
        <w:spacing w:before="240" w:after="120"/>
      </w:pPr>
      <w:r>
        <w:t>In welchem Sinne ist das angegebene Projekt mit dem vorliegenden Projekt vergleichbar?</w:t>
      </w:r>
    </w:p>
    <w:p w14:paraId="497BCFAC" w14:textId="1E31453C" w:rsidR="00785FE0" w:rsidRDefault="00024841" w:rsidP="00785FE0">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DDAE8C1" w14:textId="77777777" w:rsidR="00785FE0" w:rsidRDefault="00785FE0" w:rsidP="00785FE0">
      <w:pPr>
        <w:spacing w:before="240" w:after="120"/>
      </w:pPr>
      <w:r>
        <w:t>In welchem Sinne sind die ausgeführten Arbeiten mit dem vorliegenden Projekt vergleichbar?</w:t>
      </w:r>
    </w:p>
    <w:p w14:paraId="422003D6" w14:textId="5396AD85" w:rsidR="00785FE0" w:rsidRDefault="00024841" w:rsidP="00785FE0">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8959DF2" w14:textId="77777777" w:rsidR="004B39D3" w:rsidRDefault="004B39D3" w:rsidP="004B39D3">
      <w:pPr>
        <w:spacing w:before="360" w:after="120"/>
        <w:rPr>
          <w:b/>
        </w:rPr>
      </w:pPr>
    </w:p>
    <w:p w14:paraId="45B37326" w14:textId="1C8C109A" w:rsidR="004B39D3" w:rsidRDefault="004B39D3" w:rsidP="004B39D3">
      <w:pPr>
        <w:spacing w:before="360" w:after="120"/>
      </w:pPr>
      <w:r>
        <w:rPr>
          <w:b/>
        </w:rPr>
        <w:lastRenderedPageBreak/>
        <w:t>Referenz 2</w:t>
      </w:r>
      <w:r w:rsidR="009273CC">
        <w:rPr>
          <w:b/>
        </w:rPr>
        <w:t xml:space="preserve"> (optional)</w:t>
      </w:r>
    </w:p>
    <w:p w14:paraId="105540E4" w14:textId="77777777" w:rsidR="004B39D3" w:rsidRPr="00024841" w:rsidRDefault="004B39D3" w:rsidP="004B39D3">
      <w:pPr>
        <w:tabs>
          <w:tab w:val="left" w:pos="2552"/>
        </w:tabs>
        <w:spacing w:before="120" w:after="120"/>
        <w:rPr>
          <w:b/>
          <w:szCs w:val="20"/>
        </w:rPr>
      </w:pPr>
      <w:r w:rsidRPr="00024841">
        <w:rPr>
          <w:szCs w:val="20"/>
        </w:rPr>
        <w:t>Projekt:</w:t>
      </w:r>
      <w:r w:rsidRPr="00024841">
        <w:rPr>
          <w:szCs w:val="20"/>
        </w:rPr>
        <w:tab/>
      </w:r>
      <w:r w:rsidRPr="00024841">
        <w:rPr>
          <w:b/>
          <w:color w:val="0070C0"/>
          <w:szCs w:val="20"/>
        </w:rPr>
        <w:fldChar w:fldCharType="begin">
          <w:ffData>
            <w:name w:val="Text4"/>
            <w:enabled/>
            <w:calcOnExit w:val="0"/>
            <w:textInput/>
          </w:ffData>
        </w:fldChar>
      </w:r>
      <w:r w:rsidRPr="00024841">
        <w:rPr>
          <w:b/>
          <w:color w:val="0070C0"/>
          <w:szCs w:val="20"/>
        </w:rPr>
        <w:instrText xml:space="preserve"> FORMTEXT </w:instrText>
      </w:r>
      <w:r w:rsidRPr="00024841">
        <w:rPr>
          <w:b/>
          <w:color w:val="0070C0"/>
          <w:szCs w:val="20"/>
        </w:rPr>
      </w:r>
      <w:r w:rsidRPr="00024841">
        <w:rPr>
          <w:b/>
          <w:color w:val="0070C0"/>
          <w:szCs w:val="20"/>
        </w:rPr>
        <w:fldChar w:fldCharType="separate"/>
      </w:r>
      <w:r w:rsidRPr="00024841">
        <w:rPr>
          <w:b/>
          <w:noProof/>
          <w:color w:val="0070C0"/>
          <w:szCs w:val="20"/>
        </w:rPr>
        <w:t> </w:t>
      </w:r>
      <w:r w:rsidRPr="00024841">
        <w:rPr>
          <w:b/>
          <w:noProof/>
          <w:color w:val="0070C0"/>
          <w:szCs w:val="20"/>
        </w:rPr>
        <w:t> </w:t>
      </w:r>
      <w:r w:rsidRPr="00024841">
        <w:rPr>
          <w:b/>
          <w:noProof/>
          <w:color w:val="0070C0"/>
          <w:szCs w:val="20"/>
        </w:rPr>
        <w:t> </w:t>
      </w:r>
      <w:r w:rsidRPr="00024841">
        <w:rPr>
          <w:b/>
          <w:noProof/>
          <w:color w:val="0070C0"/>
          <w:szCs w:val="20"/>
        </w:rPr>
        <w:t> </w:t>
      </w:r>
      <w:r w:rsidRPr="00024841">
        <w:rPr>
          <w:b/>
          <w:noProof/>
          <w:color w:val="0070C0"/>
          <w:szCs w:val="20"/>
        </w:rPr>
        <w:t> </w:t>
      </w:r>
      <w:r w:rsidRPr="00024841">
        <w:rPr>
          <w:b/>
          <w:color w:val="0070C0"/>
          <w:szCs w:val="20"/>
        </w:rPr>
        <w:fldChar w:fldCharType="end"/>
      </w:r>
    </w:p>
    <w:p w14:paraId="31A71444" w14:textId="77777777" w:rsidR="004B39D3" w:rsidRPr="00024841" w:rsidRDefault="004B39D3" w:rsidP="004B39D3">
      <w:pPr>
        <w:tabs>
          <w:tab w:val="left" w:pos="2552"/>
        </w:tabs>
        <w:spacing w:before="120" w:after="120"/>
        <w:rPr>
          <w:szCs w:val="20"/>
        </w:rPr>
      </w:pPr>
      <w:r w:rsidRPr="00024841">
        <w:rPr>
          <w:szCs w:val="20"/>
        </w:rPr>
        <w:t>Unternehmung:</w:t>
      </w:r>
      <w:r w:rsidRPr="00024841">
        <w:rPr>
          <w:szCs w:val="20"/>
        </w:rP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1C13956" w14:textId="77777777" w:rsidR="004B39D3" w:rsidRPr="00024841" w:rsidRDefault="004B39D3" w:rsidP="004B39D3">
      <w:pPr>
        <w:tabs>
          <w:tab w:val="left" w:pos="2552"/>
        </w:tabs>
        <w:rPr>
          <w:szCs w:val="20"/>
        </w:rPr>
      </w:pPr>
      <w:r w:rsidRPr="00024841">
        <w:rPr>
          <w:szCs w:val="20"/>
        </w:rPr>
        <w:t>Zeitraum:</w:t>
      </w:r>
      <w:r w:rsidRPr="00024841">
        <w:rPr>
          <w:szCs w:val="20"/>
        </w:rP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CC180C5" w14:textId="77777777" w:rsidR="004B39D3" w:rsidRPr="00725C22" w:rsidRDefault="004B39D3" w:rsidP="004B39D3">
      <w:pPr>
        <w:tabs>
          <w:tab w:val="left" w:pos="2552"/>
        </w:tabs>
        <w:spacing w:before="120" w:after="120"/>
        <w:rPr>
          <w:szCs w:val="20"/>
        </w:rPr>
      </w:pPr>
      <w:r>
        <w:rPr>
          <w:szCs w:val="20"/>
        </w:rPr>
        <w:t>Baukosten Gesamtprojekt:</w:t>
      </w:r>
      <w:r w:rsidRPr="00024841">
        <w:rPr>
          <w:szCs w:val="20"/>
        </w:rP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Pr>
          <w:color w:val="0070C0"/>
          <w:szCs w:val="20"/>
        </w:rPr>
        <w:t xml:space="preserve"> </w:t>
      </w:r>
      <w:r w:rsidRPr="00725C22">
        <w:rPr>
          <w:szCs w:val="20"/>
        </w:rPr>
        <w:t>Mio. CHF exkl. MWST</w:t>
      </w:r>
    </w:p>
    <w:p w14:paraId="4675C807" w14:textId="77777777" w:rsidR="004B39D3" w:rsidRPr="009B0741" w:rsidRDefault="004B39D3" w:rsidP="004B39D3">
      <w:pPr>
        <w:tabs>
          <w:tab w:val="left" w:pos="2552"/>
        </w:tabs>
        <w:spacing w:before="120" w:after="120"/>
        <w:rPr>
          <w:szCs w:val="20"/>
        </w:rPr>
      </w:pPr>
      <w:r w:rsidRPr="009B0741">
        <w:rPr>
          <w:szCs w:val="20"/>
        </w:rPr>
        <w:t>Honorarvolumen:</w:t>
      </w:r>
      <w:r w:rsidRPr="009B0741">
        <w:rPr>
          <w:szCs w:val="20"/>
        </w:rPr>
        <w:tab/>
      </w:r>
      <w:r w:rsidRPr="00024841">
        <w:rPr>
          <w:color w:val="0070C0"/>
          <w:szCs w:val="20"/>
        </w:rPr>
        <w:fldChar w:fldCharType="begin">
          <w:ffData>
            <w:name w:val=""/>
            <w:enabled/>
            <w:calcOnExit w:val="0"/>
            <w:textInput/>
          </w:ffData>
        </w:fldChar>
      </w:r>
      <w:r w:rsidRPr="009B07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sidRPr="009B0741">
        <w:rPr>
          <w:color w:val="0070C0"/>
          <w:szCs w:val="20"/>
        </w:rPr>
        <w:t xml:space="preserve"> </w:t>
      </w:r>
      <w:r w:rsidRPr="009B0741">
        <w:rPr>
          <w:szCs w:val="20"/>
        </w:rPr>
        <w:t>Mio. CHF exkl. MWST</w:t>
      </w:r>
    </w:p>
    <w:p w14:paraId="2F8792CE" w14:textId="77777777" w:rsidR="004B39D3" w:rsidRDefault="004B39D3" w:rsidP="004B39D3">
      <w:pPr>
        <w:spacing w:before="120" w:after="120"/>
      </w:pPr>
      <w:r>
        <w:t>Ausgeführte Arbeiten / Leistungen der Unternehmung:</w:t>
      </w:r>
    </w:p>
    <w:p w14:paraId="7F17AFA4" w14:textId="77777777" w:rsidR="004B39D3" w:rsidRPr="00785FE0" w:rsidRDefault="004B39D3" w:rsidP="004B39D3">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ABA195E" w14:textId="77777777" w:rsidR="004B39D3" w:rsidRDefault="004B39D3" w:rsidP="004B39D3">
      <w:pPr>
        <w:spacing w:before="120" w:after="120"/>
      </w:pPr>
      <w:r>
        <w:t xml:space="preserve">Ausgeführte Arbeiten / Leistungen mit </w:t>
      </w:r>
      <w:r w:rsidRPr="004B07D8">
        <w:rPr>
          <w:u w:val="single"/>
        </w:rPr>
        <w:t>A</w:t>
      </w:r>
      <w:r w:rsidRPr="00EE6356">
        <w:rPr>
          <w:u w:val="single"/>
        </w:rPr>
        <w:t xml:space="preserve">ngaben </w:t>
      </w:r>
      <w:r>
        <w:rPr>
          <w:u w:val="single"/>
        </w:rPr>
        <w:t xml:space="preserve">zu SIA/ASTRA-Phasen, </w:t>
      </w:r>
      <w:r w:rsidRPr="00EE6356">
        <w:rPr>
          <w:u w:val="single"/>
        </w:rPr>
        <w:t>Zeitraum</w:t>
      </w:r>
      <w:r>
        <w:rPr>
          <w:u w:val="single"/>
        </w:rPr>
        <w:t xml:space="preserve"> und Projektstand</w:t>
      </w:r>
      <w:r>
        <w:t>:</w:t>
      </w:r>
    </w:p>
    <w:p w14:paraId="606C0F7A" w14:textId="77777777" w:rsidR="004B39D3" w:rsidRPr="00785FE0" w:rsidRDefault="004B39D3" w:rsidP="004B39D3">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C9A9D7A" w14:textId="77777777" w:rsidR="004B39D3" w:rsidRDefault="004B39D3" w:rsidP="004B39D3">
      <w:pPr>
        <w:spacing w:before="360" w:after="120"/>
      </w:pPr>
      <w:r>
        <w:t>Zur Auskunftserteilung ermächtigte Kontaktperson des Referenz-Auftraggebers:</w:t>
      </w:r>
    </w:p>
    <w:p w14:paraId="42982936" w14:textId="77777777" w:rsidR="004B39D3" w:rsidRDefault="004B39D3" w:rsidP="004B39D3">
      <w:pPr>
        <w:tabs>
          <w:tab w:val="left" w:pos="2552"/>
        </w:tabs>
        <w:spacing w:before="120" w:after="120"/>
      </w:pPr>
      <w:r>
        <w:t>Auftraggeber: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271D8ED" w14:textId="77777777" w:rsidR="004B39D3" w:rsidRDefault="004B39D3" w:rsidP="004B39D3">
      <w:pPr>
        <w:tabs>
          <w:tab w:val="left" w:pos="2552"/>
        </w:tabs>
        <w:spacing w:before="120" w:after="120"/>
      </w:pPr>
      <w:r>
        <w:t>Funktion: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49BF3E8" w14:textId="77777777" w:rsidR="004B39D3" w:rsidRDefault="004B39D3" w:rsidP="004B39D3">
      <w:pPr>
        <w:tabs>
          <w:tab w:val="left" w:pos="2552"/>
        </w:tabs>
        <w:spacing w:before="120" w:after="120"/>
      </w:pPr>
      <w:r>
        <w:t>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DE8F621" w14:textId="77777777" w:rsidR="004B39D3" w:rsidRDefault="004B39D3" w:rsidP="004B39D3">
      <w:pPr>
        <w:tabs>
          <w:tab w:val="left" w:pos="2552"/>
        </w:tabs>
        <w:spacing w:before="120" w:after="120"/>
      </w:pPr>
      <w:r>
        <w:t>Adresse: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D372A93" w14:textId="77777777" w:rsidR="004B39D3" w:rsidRDefault="004B39D3" w:rsidP="004B39D3">
      <w:pPr>
        <w:tabs>
          <w:tab w:val="left" w:pos="2552"/>
        </w:tabs>
        <w:spacing w:before="120" w:after="120"/>
      </w:pPr>
      <w:r>
        <w:t>E-Mail:</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8693A65" w14:textId="77777777" w:rsidR="004B39D3" w:rsidRDefault="004B39D3" w:rsidP="004B39D3">
      <w:pPr>
        <w:tabs>
          <w:tab w:val="left" w:pos="2552"/>
        </w:tabs>
        <w:spacing w:before="120" w:after="360"/>
      </w:pPr>
      <w:r>
        <w:t>Telefon: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7F20B3B" w14:textId="77777777" w:rsidR="004B39D3" w:rsidRDefault="004B39D3" w:rsidP="004B39D3">
      <w:pPr>
        <w:spacing w:before="240" w:after="120"/>
      </w:pPr>
      <w:r>
        <w:t>In welchem Sinne ist das angegebene Projekt mit dem vorliegenden Projekt vergleichbar?</w:t>
      </w:r>
    </w:p>
    <w:p w14:paraId="4BA5CEC5" w14:textId="77777777" w:rsidR="004B39D3" w:rsidRDefault="004B39D3" w:rsidP="004B39D3">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2FA2A78" w14:textId="77777777" w:rsidR="004B39D3" w:rsidRDefault="004B39D3" w:rsidP="004B39D3">
      <w:pPr>
        <w:spacing w:before="240" w:after="120"/>
      </w:pPr>
      <w:r>
        <w:t>In welchem Sinne sind die ausgeführten Arbeiten mit dem vorliegenden Projekt vergleichbar?</w:t>
      </w:r>
    </w:p>
    <w:p w14:paraId="423BFB56" w14:textId="77777777" w:rsidR="004B39D3" w:rsidRDefault="004B39D3" w:rsidP="004B39D3">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2FFDC63" w14:textId="77777777" w:rsidR="0080241C" w:rsidRDefault="0080241C" w:rsidP="00CF703B">
      <w:pPr>
        <w:spacing w:before="120" w:after="120"/>
      </w:pPr>
    </w:p>
    <w:p w14:paraId="513C8B19" w14:textId="6FA8CEAB" w:rsidR="00785FE0" w:rsidRDefault="00785FE0" w:rsidP="00F87BA3">
      <w:pPr>
        <w:pStyle w:val="KBOBTitel2"/>
      </w:pPr>
      <w:r>
        <w:t>Nachweis der wirtschaftlichen / finanziellen Leistungsfähigkeit</w:t>
      </w:r>
      <w:r w:rsidR="004B6D8B">
        <w:t xml:space="preserve"> (EK</w:t>
      </w:r>
      <w:r w:rsidR="007A2D98">
        <w:t xml:space="preserve"> </w:t>
      </w:r>
      <w:r w:rsidR="004B6D8B">
        <w:t>2)</w:t>
      </w:r>
    </w:p>
    <w:p w14:paraId="1AB122B7" w14:textId="1F1C7DD6" w:rsidR="004B6D8B" w:rsidRDefault="004B6D8B" w:rsidP="004B6D8B">
      <w:pPr>
        <w:spacing w:after="360"/>
      </w:pPr>
      <w:r>
        <w:t xml:space="preserve">Jahresumsatz </w:t>
      </w:r>
      <w:r w:rsidR="007D46A7">
        <w:t xml:space="preserve">des Anbieters / der Bietergemeinschaft </w:t>
      </w:r>
      <w:r>
        <w:t>&gt; doppelter Jahresumsatz des Auftrages</w:t>
      </w:r>
    </w:p>
    <w:p w14:paraId="188D77C9" w14:textId="77777777" w:rsidR="004B6D8B" w:rsidRDefault="004B6D8B" w:rsidP="004B6D8B">
      <w:r>
        <w:t>Eignungskriterium erfüllt:</w:t>
      </w:r>
      <w:r w:rsidR="00DC6736">
        <w:t xml:space="preserve"> </w:t>
      </w:r>
    </w:p>
    <w:p w14:paraId="0639216E" w14:textId="77777777" w:rsidR="004B6D8B" w:rsidRDefault="004B6D8B" w:rsidP="004B6D8B">
      <w:pPr>
        <w:tabs>
          <w:tab w:val="left" w:pos="720"/>
          <w:tab w:val="left" w:pos="9360"/>
        </w:tabs>
        <w:ind w:left="720" w:hanging="720"/>
      </w:pPr>
      <w:r w:rsidRPr="003C6BA6">
        <w:rPr>
          <w:rFonts w:cs="Arial"/>
          <w:b/>
          <w:szCs w:val="20"/>
        </w:rPr>
        <w:fldChar w:fldCharType="begin">
          <w:ffData>
            <w:name w:val=""/>
            <w:enabled/>
            <w:calcOnExit w:val="0"/>
            <w:checkBox>
              <w:sizeAuto/>
              <w:default w:val="0"/>
            </w:checkBox>
          </w:ffData>
        </w:fldChar>
      </w:r>
      <w:r w:rsidRPr="003C6BA6">
        <w:rPr>
          <w:rFonts w:cs="Arial"/>
          <w:b/>
          <w:szCs w:val="20"/>
        </w:rPr>
        <w:instrText xml:space="preserve"> FORMCHECKBOX </w:instrText>
      </w:r>
      <w:r w:rsidR="009273CC">
        <w:rPr>
          <w:rFonts w:cs="Arial"/>
          <w:b/>
          <w:szCs w:val="20"/>
        </w:rPr>
      </w:r>
      <w:r w:rsidR="009273CC">
        <w:rPr>
          <w:rFonts w:cs="Arial"/>
          <w:b/>
          <w:szCs w:val="20"/>
        </w:rPr>
        <w:fldChar w:fldCharType="separate"/>
      </w:r>
      <w:r w:rsidRPr="003C6BA6">
        <w:rPr>
          <w:rFonts w:cs="Arial"/>
          <w:b/>
          <w:szCs w:val="20"/>
        </w:rPr>
        <w:fldChar w:fldCharType="end"/>
      </w:r>
      <w:r>
        <w:tab/>
        <w:t>Nein</w:t>
      </w:r>
    </w:p>
    <w:p w14:paraId="58C43068" w14:textId="6FE86B80" w:rsidR="004B6D8B" w:rsidRDefault="004B6D8B" w:rsidP="004B6D8B">
      <w:pPr>
        <w:tabs>
          <w:tab w:val="left" w:pos="720"/>
          <w:tab w:val="left" w:pos="9360"/>
        </w:tabs>
        <w:ind w:left="720" w:hanging="720"/>
      </w:pPr>
      <w:r w:rsidRPr="003C6BA6">
        <w:rPr>
          <w:rFonts w:cs="Arial"/>
          <w:b/>
          <w:szCs w:val="20"/>
        </w:rPr>
        <w:fldChar w:fldCharType="begin">
          <w:ffData>
            <w:name w:val=""/>
            <w:enabled/>
            <w:calcOnExit w:val="0"/>
            <w:checkBox>
              <w:sizeAuto/>
              <w:default w:val="0"/>
            </w:checkBox>
          </w:ffData>
        </w:fldChar>
      </w:r>
      <w:r w:rsidRPr="003C6BA6">
        <w:rPr>
          <w:rFonts w:cs="Arial"/>
          <w:b/>
          <w:szCs w:val="20"/>
        </w:rPr>
        <w:instrText xml:space="preserve"> FORMCHECKBOX </w:instrText>
      </w:r>
      <w:r w:rsidR="009273CC">
        <w:rPr>
          <w:rFonts w:cs="Arial"/>
          <w:b/>
          <w:szCs w:val="20"/>
        </w:rPr>
      </w:r>
      <w:r w:rsidR="009273CC">
        <w:rPr>
          <w:rFonts w:cs="Arial"/>
          <w:b/>
          <w:szCs w:val="20"/>
        </w:rPr>
        <w:fldChar w:fldCharType="separate"/>
      </w:r>
      <w:r w:rsidRPr="003C6BA6">
        <w:rPr>
          <w:rFonts w:cs="Arial"/>
          <w:b/>
          <w:szCs w:val="20"/>
        </w:rPr>
        <w:fldChar w:fldCharType="end"/>
      </w:r>
      <w:r>
        <w:tab/>
        <w:t xml:space="preserve">Ja. </w:t>
      </w:r>
      <w:r w:rsidR="00415C15">
        <w:t xml:space="preserve">Der Anbieter bestätigt mit seiner </w:t>
      </w:r>
      <w:r>
        <w:t xml:space="preserve">Unterschrift auf der Offerte, dass </w:t>
      </w:r>
      <w:r w:rsidR="00415C15">
        <w:t>er</w:t>
      </w:r>
      <w:r>
        <w:t xml:space="preserve"> </w:t>
      </w:r>
      <w:r w:rsidR="007D46A7">
        <w:t xml:space="preserve">(bzw. die Bietergemeinschaft) </w:t>
      </w:r>
      <w:r w:rsidR="00415C15">
        <w:t xml:space="preserve">mindestens </w:t>
      </w:r>
      <w:r>
        <w:t>den doppelten Jahresumsatz des Auftrags erreicht.</w:t>
      </w:r>
    </w:p>
    <w:p w14:paraId="7981EF80" w14:textId="77777777" w:rsidR="00785FE0" w:rsidRDefault="00785FE0">
      <w:pPr>
        <w:spacing w:before="120" w:after="120"/>
      </w:pPr>
    </w:p>
    <w:p w14:paraId="132AC7C7" w14:textId="2A5A4021" w:rsidR="004B6D8B" w:rsidRPr="004B6D8B" w:rsidRDefault="004B6D8B" w:rsidP="00F87BA3">
      <w:pPr>
        <w:pStyle w:val="KBOBTitel2"/>
      </w:pPr>
      <w:r w:rsidRPr="00977A52">
        <w:t>Referenzen</w:t>
      </w:r>
      <w:r w:rsidRPr="004B6D8B">
        <w:t xml:space="preserve"> der Schlüsselpersonen</w:t>
      </w:r>
      <w:r w:rsidR="001F2A7E">
        <w:t xml:space="preserve"> (EK</w:t>
      </w:r>
      <w:r w:rsidR="007A2D98">
        <w:t xml:space="preserve"> </w:t>
      </w:r>
      <w:r w:rsidR="003D7FCF">
        <w:t>3</w:t>
      </w:r>
      <w:r w:rsidR="001F2A7E">
        <w:t>)</w:t>
      </w:r>
    </w:p>
    <w:p w14:paraId="0C02C3B8" w14:textId="77777777" w:rsidR="009273CC" w:rsidRDefault="009273CC" w:rsidP="009273CC">
      <w:r>
        <w:t xml:space="preserve">Pro Schlüsselperson je 1 Referenzprojekt über abgeschlossene Arbeiten in gleichwertiger Funktion oder </w:t>
      </w:r>
      <w:proofErr w:type="spellStart"/>
      <w:r>
        <w:t>Stv</w:t>
      </w:r>
      <w:proofErr w:type="spellEnd"/>
      <w:r>
        <w:t>.-Funktion mit vergleichbarer Komplexität und aus dem gleichen Fachbereich für UVB Hauptuntersuchung und UBB (1 Referenzprojekt genügt, falls UVB Hauptuntersuchung und UBB im gleichen Projekt). Für:</w:t>
      </w:r>
    </w:p>
    <w:p w14:paraId="611B1D05" w14:textId="77777777" w:rsidR="009273CC" w:rsidRDefault="009273CC" w:rsidP="009273CC">
      <w:r>
        <w:t>- EK 3.1: Projektleiter</w:t>
      </w:r>
    </w:p>
    <w:p w14:paraId="6835335A" w14:textId="77777777" w:rsidR="009273CC" w:rsidRDefault="009273CC" w:rsidP="009273CC">
      <w:r>
        <w:lastRenderedPageBreak/>
        <w:t>- EK 3.2: Projektleiter-</w:t>
      </w:r>
      <w:proofErr w:type="spellStart"/>
      <w:r>
        <w:t>Stv</w:t>
      </w:r>
      <w:proofErr w:type="spellEnd"/>
      <w:r>
        <w:t>.</w:t>
      </w:r>
    </w:p>
    <w:p w14:paraId="589DD8AC" w14:textId="07072737" w:rsidR="009273CC" w:rsidRPr="003240BC" w:rsidRDefault="009273CC" w:rsidP="009273CC">
      <w:pPr>
        <w:rPr>
          <w:highlight w:val="yellow"/>
        </w:rPr>
      </w:pPr>
      <w:r>
        <w:t>Als vergleichbar gilt: Für UVB: Phase GP oder AP mit UVB 2. oder 3. Stufe abgeschlossen; für UBB: Hauptbauarbeiten abgeschlossen; Baukosten Gesamtprojekt je mind. 10 Mio. CHF (exkl. MWST).</w:t>
      </w:r>
    </w:p>
    <w:p w14:paraId="65E14FF5" w14:textId="3A027848" w:rsidR="004B6D8B" w:rsidRDefault="004B6D8B" w:rsidP="00D35A4B">
      <w:pPr>
        <w:pStyle w:val="KBOBTitel3"/>
      </w:pPr>
      <w:r w:rsidRPr="004B6D8B">
        <w:t>Projektleiter</w:t>
      </w:r>
      <w:r w:rsidR="00024841">
        <w:t xml:space="preserve"> </w:t>
      </w:r>
      <w:r w:rsidR="003D7FCF">
        <w:t>(EK</w:t>
      </w:r>
      <w:r w:rsidR="007A2D98">
        <w:t xml:space="preserve"> </w:t>
      </w:r>
      <w:r w:rsidR="003D7FCF">
        <w:t>3.1)</w:t>
      </w:r>
    </w:p>
    <w:p w14:paraId="218E5BB0" w14:textId="174C8456" w:rsidR="00977A52" w:rsidRDefault="00977A52" w:rsidP="00977A52">
      <w:pPr>
        <w:tabs>
          <w:tab w:val="left" w:pos="4320"/>
          <w:tab w:val="left" w:pos="10080"/>
        </w:tabs>
        <w:spacing w:before="360" w:after="120"/>
        <w:rPr>
          <w:b/>
        </w:rPr>
      </w:pPr>
      <w:r>
        <w:t>Für Schlüsselperson mit der Funktion:</w:t>
      </w:r>
      <w:r>
        <w:tab/>
      </w:r>
      <w:r w:rsidR="00D81AA1">
        <w:rPr>
          <w:b/>
        </w:rPr>
        <w:t>PL</w:t>
      </w:r>
    </w:p>
    <w:p w14:paraId="6D6044BA" w14:textId="1FB4F00E" w:rsidR="00977A52" w:rsidRPr="00586C8B" w:rsidRDefault="00977A52" w:rsidP="00C7797A">
      <w:pPr>
        <w:tabs>
          <w:tab w:val="left" w:pos="2552"/>
        </w:tabs>
        <w:spacing w:before="120" w:after="120"/>
        <w:rPr>
          <w:b/>
        </w:rPr>
      </w:pPr>
      <w:r>
        <w:t>Name:</w:t>
      </w:r>
      <w:r>
        <w:tab/>
      </w:r>
      <w:r w:rsidR="00622550" w:rsidRPr="00622550">
        <w:rPr>
          <w:b/>
          <w:color w:val="0070C0"/>
          <w:szCs w:val="20"/>
        </w:rPr>
        <w:fldChar w:fldCharType="begin">
          <w:ffData>
            <w:name w:val=""/>
            <w:enabled/>
            <w:calcOnExit w:val="0"/>
            <w:textInput/>
          </w:ffData>
        </w:fldChar>
      </w:r>
      <w:r w:rsidR="00622550" w:rsidRPr="00622550">
        <w:rPr>
          <w:b/>
          <w:color w:val="0070C0"/>
          <w:szCs w:val="20"/>
        </w:rPr>
        <w:instrText xml:space="preserve"> FORMTEXT </w:instrText>
      </w:r>
      <w:r w:rsidR="00622550" w:rsidRPr="00622550">
        <w:rPr>
          <w:b/>
          <w:color w:val="0070C0"/>
          <w:szCs w:val="20"/>
        </w:rPr>
      </w:r>
      <w:r w:rsidR="00622550" w:rsidRPr="00622550">
        <w:rPr>
          <w:b/>
          <w:color w:val="0070C0"/>
          <w:szCs w:val="20"/>
        </w:rPr>
        <w:fldChar w:fldCharType="separate"/>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color w:val="0070C0"/>
          <w:szCs w:val="20"/>
        </w:rPr>
        <w:fldChar w:fldCharType="end"/>
      </w:r>
    </w:p>
    <w:p w14:paraId="213992F3" w14:textId="1A4D7027" w:rsidR="00977A52" w:rsidRDefault="00977A52" w:rsidP="00C7797A">
      <w:pPr>
        <w:tabs>
          <w:tab w:val="left" w:pos="2552"/>
        </w:tabs>
        <w:spacing w:before="120" w:after="120"/>
      </w:pPr>
      <w:r>
        <w:t>Vorname:</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38C74606" w14:textId="704FB294" w:rsidR="00977A52" w:rsidRDefault="00977A52" w:rsidP="00C7797A">
      <w:pPr>
        <w:tabs>
          <w:tab w:val="left" w:pos="2552"/>
        </w:tabs>
        <w:spacing w:before="120" w:after="120"/>
      </w:pPr>
      <w:r>
        <w:t>Beruf, Diplomjahr:</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4FD63489" w14:textId="697A5ED3" w:rsidR="00977A52" w:rsidRDefault="00977A52" w:rsidP="00C7797A">
      <w:pPr>
        <w:tabs>
          <w:tab w:val="left" w:pos="2552"/>
        </w:tabs>
        <w:spacing w:before="120" w:after="120"/>
      </w:pPr>
      <w:r>
        <w:t>Ausbildung/Weiterbildung:</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67AA5C3C" w14:textId="71B21424" w:rsidR="00977A52" w:rsidRDefault="00AD268E" w:rsidP="00622550">
      <w:pPr>
        <w:tabs>
          <w:tab w:val="left" w:pos="2835"/>
        </w:tabs>
        <w:spacing w:before="360" w:after="0"/>
      </w:pPr>
      <w:r>
        <w:rPr>
          <w:b/>
        </w:rPr>
        <w:t>Referenz</w:t>
      </w:r>
      <w:r w:rsidR="009273CC">
        <w:rPr>
          <w:b/>
        </w:rPr>
        <w:t xml:space="preserve"> 1</w:t>
      </w:r>
    </w:p>
    <w:p w14:paraId="15414F87" w14:textId="40EB42E4" w:rsidR="00CF703B" w:rsidRDefault="00CF703B" w:rsidP="00C7797A">
      <w:pPr>
        <w:tabs>
          <w:tab w:val="left" w:pos="2552"/>
        </w:tabs>
        <w:spacing w:before="120" w:after="120"/>
        <w:rPr>
          <w:b/>
        </w:rPr>
      </w:pPr>
      <w:r>
        <w:t>Projekt:</w:t>
      </w:r>
      <w:r>
        <w:tab/>
      </w:r>
      <w:r w:rsidR="00622550" w:rsidRPr="00622550">
        <w:rPr>
          <w:b/>
          <w:color w:val="0070C0"/>
          <w:szCs w:val="20"/>
        </w:rPr>
        <w:fldChar w:fldCharType="begin">
          <w:ffData>
            <w:name w:val=""/>
            <w:enabled/>
            <w:calcOnExit w:val="0"/>
            <w:textInput/>
          </w:ffData>
        </w:fldChar>
      </w:r>
      <w:r w:rsidR="00622550" w:rsidRPr="00622550">
        <w:rPr>
          <w:b/>
          <w:color w:val="0070C0"/>
          <w:szCs w:val="20"/>
        </w:rPr>
        <w:instrText xml:space="preserve"> FORMTEXT </w:instrText>
      </w:r>
      <w:r w:rsidR="00622550" w:rsidRPr="00622550">
        <w:rPr>
          <w:b/>
          <w:color w:val="0070C0"/>
          <w:szCs w:val="20"/>
        </w:rPr>
      </w:r>
      <w:r w:rsidR="00622550" w:rsidRPr="00622550">
        <w:rPr>
          <w:b/>
          <w:color w:val="0070C0"/>
          <w:szCs w:val="20"/>
        </w:rPr>
        <w:fldChar w:fldCharType="separate"/>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noProof/>
          <w:color w:val="0070C0"/>
          <w:szCs w:val="20"/>
        </w:rPr>
        <w:t> </w:t>
      </w:r>
      <w:r w:rsidR="00622550" w:rsidRPr="00622550">
        <w:rPr>
          <w:b/>
          <w:color w:val="0070C0"/>
          <w:szCs w:val="20"/>
        </w:rPr>
        <w:fldChar w:fldCharType="end"/>
      </w:r>
    </w:p>
    <w:p w14:paraId="0594A545" w14:textId="0F8236C2" w:rsidR="00CF703B" w:rsidRDefault="00CF703B" w:rsidP="00C7797A">
      <w:pPr>
        <w:tabs>
          <w:tab w:val="left" w:pos="2552"/>
        </w:tabs>
        <w:spacing w:before="120" w:after="120"/>
      </w:pPr>
      <w:r>
        <w:t>Unternehmung:</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3294F686" w14:textId="3B4D0939" w:rsidR="00CF703B" w:rsidRDefault="00CF703B" w:rsidP="00C7797A">
      <w:pPr>
        <w:tabs>
          <w:tab w:val="left" w:pos="2552"/>
        </w:tabs>
      </w:pPr>
      <w:r>
        <w:t>Zeitraum:</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2A9DEBD4" w14:textId="77777777" w:rsidR="004B07D8" w:rsidRPr="00725C22" w:rsidRDefault="004B07D8" w:rsidP="004B07D8">
      <w:pPr>
        <w:tabs>
          <w:tab w:val="left" w:pos="2552"/>
        </w:tabs>
        <w:spacing w:before="120" w:after="120"/>
        <w:rPr>
          <w:szCs w:val="20"/>
        </w:rPr>
      </w:pPr>
      <w:r>
        <w:rPr>
          <w:szCs w:val="20"/>
        </w:rPr>
        <w:t>Baukosten Gesamtprojekt:</w:t>
      </w:r>
      <w:r w:rsidRPr="00024841">
        <w:rPr>
          <w:szCs w:val="20"/>
        </w:rP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Pr>
          <w:color w:val="0070C0"/>
          <w:szCs w:val="20"/>
        </w:rPr>
        <w:t xml:space="preserve"> </w:t>
      </w:r>
      <w:r w:rsidRPr="00725C22">
        <w:rPr>
          <w:szCs w:val="20"/>
        </w:rPr>
        <w:t>Mio. CHF exkl. MWST</w:t>
      </w:r>
    </w:p>
    <w:p w14:paraId="363FBDC8" w14:textId="77777777" w:rsidR="004B07D8" w:rsidRPr="009B0741" w:rsidRDefault="004B07D8" w:rsidP="004B07D8">
      <w:pPr>
        <w:tabs>
          <w:tab w:val="left" w:pos="2552"/>
        </w:tabs>
        <w:spacing w:before="120" w:after="120"/>
        <w:rPr>
          <w:szCs w:val="20"/>
        </w:rPr>
      </w:pPr>
      <w:r w:rsidRPr="009B0741">
        <w:rPr>
          <w:szCs w:val="20"/>
        </w:rPr>
        <w:t>Honorarvolumen:</w:t>
      </w:r>
      <w:r w:rsidRPr="009B0741">
        <w:rPr>
          <w:szCs w:val="20"/>
        </w:rPr>
        <w:tab/>
      </w:r>
      <w:r w:rsidRPr="00024841">
        <w:rPr>
          <w:color w:val="0070C0"/>
          <w:szCs w:val="20"/>
        </w:rPr>
        <w:fldChar w:fldCharType="begin">
          <w:ffData>
            <w:name w:val=""/>
            <w:enabled/>
            <w:calcOnExit w:val="0"/>
            <w:textInput/>
          </w:ffData>
        </w:fldChar>
      </w:r>
      <w:r w:rsidRPr="009B07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sidRPr="009B0741">
        <w:rPr>
          <w:color w:val="0070C0"/>
          <w:szCs w:val="20"/>
        </w:rPr>
        <w:t xml:space="preserve"> </w:t>
      </w:r>
      <w:r w:rsidRPr="009B0741">
        <w:rPr>
          <w:szCs w:val="20"/>
        </w:rPr>
        <w:t>Mio. CHF exkl. MWST</w:t>
      </w:r>
    </w:p>
    <w:p w14:paraId="19C67549" w14:textId="354FE006" w:rsidR="00CF703B" w:rsidRDefault="00CF703B" w:rsidP="00CF703B">
      <w:pPr>
        <w:spacing w:before="120" w:after="120"/>
      </w:pPr>
      <w:r>
        <w:t xml:space="preserve">Ausgeführte Arbeiten / </w:t>
      </w:r>
      <w:r w:rsidR="0017313A">
        <w:t xml:space="preserve">Leistungen der Schlüsselperson mit </w:t>
      </w:r>
      <w:r w:rsidRPr="004B07D8">
        <w:rPr>
          <w:u w:val="single"/>
        </w:rPr>
        <w:t>A</w:t>
      </w:r>
      <w:r w:rsidRPr="00EE6356">
        <w:rPr>
          <w:u w:val="single"/>
        </w:rPr>
        <w:t>ngaben zu Funktion, SIA/ASTRA-Phasen und Zeitraum</w:t>
      </w:r>
      <w:r>
        <w:t>:</w:t>
      </w:r>
    </w:p>
    <w:p w14:paraId="5FF23A74" w14:textId="6A7CAF5A" w:rsidR="00CF703B" w:rsidRPr="00785FE0" w:rsidRDefault="00622550" w:rsidP="00CF703B">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D2E72F5" w14:textId="77777777" w:rsidR="00CF703B" w:rsidRDefault="00CF703B" w:rsidP="00CF703B">
      <w:pPr>
        <w:spacing w:before="360" w:after="120"/>
      </w:pPr>
      <w:r>
        <w:t>Zur Auskunftserteilung ermächtigte Kontaktperson des Referenz-Auftraggebers:</w:t>
      </w:r>
    </w:p>
    <w:p w14:paraId="59FD1A63" w14:textId="46A8FCA9" w:rsidR="00CF703B" w:rsidRDefault="00CF703B" w:rsidP="00C7797A">
      <w:pPr>
        <w:tabs>
          <w:tab w:val="left" w:pos="2552"/>
        </w:tabs>
        <w:spacing w:before="120" w:after="120"/>
      </w:pPr>
      <w:r>
        <w:t>Auftraggeber:</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5DEA2BB1" w14:textId="0949B6DE" w:rsidR="00CF703B" w:rsidRDefault="00CF703B" w:rsidP="00C7797A">
      <w:pPr>
        <w:tabs>
          <w:tab w:val="left" w:pos="2552"/>
        </w:tabs>
        <w:spacing w:before="120" w:after="120"/>
      </w:pPr>
      <w:r>
        <w:t>Funktion:</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7B9B1C6F" w14:textId="668A2111" w:rsidR="00CF703B" w:rsidRDefault="00CF703B" w:rsidP="00C7797A">
      <w:pPr>
        <w:tabs>
          <w:tab w:val="left" w:pos="2552"/>
        </w:tabs>
        <w:spacing w:before="120" w:after="120"/>
      </w:pPr>
      <w:r>
        <w:t>Name:</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089EC730" w14:textId="1027F994" w:rsidR="00CF703B" w:rsidRDefault="00CF703B" w:rsidP="00C7797A">
      <w:pPr>
        <w:tabs>
          <w:tab w:val="left" w:pos="2552"/>
        </w:tabs>
        <w:spacing w:before="120" w:after="120"/>
      </w:pPr>
      <w:r>
        <w:t>Adresse:</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4E4C2F77" w14:textId="5A7E64B5" w:rsidR="00CF703B" w:rsidRDefault="00CF703B" w:rsidP="00C7797A">
      <w:pPr>
        <w:tabs>
          <w:tab w:val="left" w:pos="2552"/>
        </w:tabs>
        <w:spacing w:before="120" w:after="120"/>
      </w:pPr>
      <w:r>
        <w:t>E-Mail:</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5BC5B674" w14:textId="5E87227D" w:rsidR="00CF703B" w:rsidRDefault="00CF703B" w:rsidP="00C7797A">
      <w:pPr>
        <w:tabs>
          <w:tab w:val="left" w:pos="2552"/>
        </w:tabs>
        <w:spacing w:before="120" w:after="360"/>
      </w:pPr>
      <w:r>
        <w:t>Telefon:</w:t>
      </w:r>
      <w:r>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p>
    <w:p w14:paraId="4AF57242" w14:textId="77777777" w:rsidR="00CF703B" w:rsidRDefault="00CF703B" w:rsidP="00CF703B">
      <w:pPr>
        <w:spacing w:before="240" w:after="120"/>
      </w:pPr>
      <w:r>
        <w:t>In welchem Sinne ist das angegebene Projekt mit dem vorliegenden Projekt vergleichbar?</w:t>
      </w:r>
    </w:p>
    <w:p w14:paraId="452D19F4" w14:textId="73E45C1D" w:rsidR="00CF703B" w:rsidRDefault="00622550" w:rsidP="00CF703B">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E498685" w14:textId="77777777" w:rsidR="00CF703B" w:rsidRDefault="00CF703B" w:rsidP="00CF703B">
      <w:pPr>
        <w:spacing w:before="240" w:after="120"/>
      </w:pPr>
      <w:r>
        <w:t>In welchem Sinne sind die ausgeführten Arbeiten mit dem vorliegenden Projekt vergleichbar?</w:t>
      </w:r>
    </w:p>
    <w:p w14:paraId="15BA9734" w14:textId="641723A5" w:rsidR="00CF703B" w:rsidRDefault="00622550" w:rsidP="00CF703B">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C5B7F8D" w14:textId="77777777" w:rsidR="009273CC" w:rsidRDefault="009273CC" w:rsidP="009273CC">
      <w:pPr>
        <w:tabs>
          <w:tab w:val="left" w:pos="2835"/>
        </w:tabs>
        <w:spacing w:before="360" w:after="0"/>
        <w:rPr>
          <w:b/>
        </w:rPr>
      </w:pPr>
    </w:p>
    <w:p w14:paraId="053D62DF" w14:textId="28F6378E" w:rsidR="009273CC" w:rsidRDefault="009273CC" w:rsidP="009273CC">
      <w:pPr>
        <w:tabs>
          <w:tab w:val="left" w:pos="2835"/>
        </w:tabs>
        <w:spacing w:before="360" w:after="0"/>
      </w:pPr>
      <w:r>
        <w:rPr>
          <w:b/>
        </w:rPr>
        <w:t>Referenz 2 (optional)</w:t>
      </w:r>
    </w:p>
    <w:p w14:paraId="1F06BA83" w14:textId="77777777" w:rsidR="009273CC" w:rsidRDefault="009273CC" w:rsidP="009273CC">
      <w:pPr>
        <w:tabs>
          <w:tab w:val="left" w:pos="2552"/>
        </w:tabs>
        <w:spacing w:before="120" w:after="120"/>
        <w:rPr>
          <w:b/>
        </w:rPr>
      </w:pPr>
      <w:r>
        <w:t>Projekt:</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602E0197" w14:textId="77777777" w:rsidR="009273CC" w:rsidRDefault="009273CC" w:rsidP="009273CC">
      <w:pPr>
        <w:tabs>
          <w:tab w:val="left" w:pos="2552"/>
        </w:tabs>
        <w:spacing w:before="120" w:after="120"/>
      </w:pPr>
      <w:r>
        <w:lastRenderedPageBreak/>
        <w:t>Unternehmung: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FFFDB11" w14:textId="77777777" w:rsidR="009273CC" w:rsidRDefault="009273CC" w:rsidP="009273CC">
      <w:pPr>
        <w:tabs>
          <w:tab w:val="left" w:pos="2552"/>
        </w:tabs>
      </w:pPr>
      <w:r>
        <w:t>Zeitraum:</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583F383" w14:textId="77777777" w:rsidR="009273CC" w:rsidRPr="00725C22" w:rsidRDefault="009273CC" w:rsidP="009273CC">
      <w:pPr>
        <w:tabs>
          <w:tab w:val="left" w:pos="2552"/>
        </w:tabs>
        <w:spacing w:before="120" w:after="120"/>
        <w:rPr>
          <w:szCs w:val="20"/>
        </w:rPr>
      </w:pPr>
      <w:r>
        <w:rPr>
          <w:szCs w:val="20"/>
        </w:rPr>
        <w:t>Baukosten Gesamtprojekt:</w:t>
      </w:r>
      <w:r w:rsidRPr="00024841">
        <w:rPr>
          <w:szCs w:val="20"/>
        </w:rP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Pr>
          <w:color w:val="0070C0"/>
          <w:szCs w:val="20"/>
        </w:rPr>
        <w:t xml:space="preserve"> </w:t>
      </w:r>
      <w:r w:rsidRPr="00725C22">
        <w:rPr>
          <w:szCs w:val="20"/>
        </w:rPr>
        <w:t>Mio. CHF exkl. MWST</w:t>
      </w:r>
    </w:p>
    <w:p w14:paraId="6221EEB6" w14:textId="77777777" w:rsidR="009273CC" w:rsidRPr="009B0741" w:rsidRDefault="009273CC" w:rsidP="009273CC">
      <w:pPr>
        <w:tabs>
          <w:tab w:val="left" w:pos="2552"/>
        </w:tabs>
        <w:spacing w:before="120" w:after="120"/>
        <w:rPr>
          <w:szCs w:val="20"/>
        </w:rPr>
      </w:pPr>
      <w:r w:rsidRPr="009B0741">
        <w:rPr>
          <w:szCs w:val="20"/>
        </w:rPr>
        <w:t>Honorarvolumen:</w:t>
      </w:r>
      <w:r w:rsidRPr="009B0741">
        <w:rPr>
          <w:szCs w:val="20"/>
        </w:rPr>
        <w:tab/>
      </w:r>
      <w:r w:rsidRPr="00024841">
        <w:rPr>
          <w:color w:val="0070C0"/>
          <w:szCs w:val="20"/>
        </w:rPr>
        <w:fldChar w:fldCharType="begin">
          <w:ffData>
            <w:name w:val=""/>
            <w:enabled/>
            <w:calcOnExit w:val="0"/>
            <w:textInput/>
          </w:ffData>
        </w:fldChar>
      </w:r>
      <w:r w:rsidRPr="009B07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sidRPr="009B0741">
        <w:rPr>
          <w:color w:val="0070C0"/>
          <w:szCs w:val="20"/>
        </w:rPr>
        <w:t xml:space="preserve"> </w:t>
      </w:r>
      <w:r w:rsidRPr="009B0741">
        <w:rPr>
          <w:szCs w:val="20"/>
        </w:rPr>
        <w:t>Mio. CHF exkl. MWST</w:t>
      </w:r>
    </w:p>
    <w:p w14:paraId="4ACF9B5A" w14:textId="77777777" w:rsidR="009273CC" w:rsidRDefault="009273CC" w:rsidP="009273CC">
      <w:pPr>
        <w:spacing w:before="120" w:after="120"/>
      </w:pPr>
      <w:r>
        <w:t xml:space="preserve">Ausgeführte Arbeiten / Leistungen der Schlüsselperson mit </w:t>
      </w:r>
      <w:r w:rsidRPr="004B07D8">
        <w:rPr>
          <w:u w:val="single"/>
        </w:rPr>
        <w:t>A</w:t>
      </w:r>
      <w:r w:rsidRPr="00EE6356">
        <w:rPr>
          <w:u w:val="single"/>
        </w:rPr>
        <w:t>ngaben zu Funktion, SIA/ASTRA-Phasen und Zeitraum</w:t>
      </w:r>
      <w:r>
        <w:t>:</w:t>
      </w:r>
    </w:p>
    <w:p w14:paraId="1987A05E" w14:textId="77777777" w:rsidR="009273CC" w:rsidRPr="00785FE0" w:rsidRDefault="009273CC" w:rsidP="009273C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31FF35E" w14:textId="77777777" w:rsidR="009273CC" w:rsidRDefault="009273CC" w:rsidP="009273CC">
      <w:pPr>
        <w:spacing w:before="360" w:after="120"/>
      </w:pPr>
      <w:r>
        <w:t>Zur Auskunftserteilung ermächtigte Kontaktperson des Referenz-Auftraggebers:</w:t>
      </w:r>
    </w:p>
    <w:p w14:paraId="7BC81FFB" w14:textId="77777777" w:rsidR="009273CC" w:rsidRDefault="009273CC" w:rsidP="009273CC">
      <w:pPr>
        <w:tabs>
          <w:tab w:val="left" w:pos="2552"/>
        </w:tabs>
        <w:spacing w:before="120" w:after="120"/>
      </w:pPr>
      <w:r>
        <w:t>Auftraggeber: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77FE14A" w14:textId="77777777" w:rsidR="009273CC" w:rsidRDefault="009273CC" w:rsidP="009273CC">
      <w:pPr>
        <w:tabs>
          <w:tab w:val="left" w:pos="2552"/>
        </w:tabs>
        <w:spacing w:before="120" w:after="120"/>
      </w:pPr>
      <w:r>
        <w:t>Funktion: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FF29D17" w14:textId="77777777" w:rsidR="009273CC" w:rsidRDefault="009273CC" w:rsidP="009273CC">
      <w:pPr>
        <w:tabs>
          <w:tab w:val="left" w:pos="2552"/>
        </w:tabs>
        <w:spacing w:before="120" w:after="120"/>
      </w:pPr>
      <w:r>
        <w:t>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9814096" w14:textId="77777777" w:rsidR="009273CC" w:rsidRDefault="009273CC" w:rsidP="009273CC">
      <w:pPr>
        <w:tabs>
          <w:tab w:val="left" w:pos="2552"/>
        </w:tabs>
        <w:spacing w:before="120" w:after="120"/>
      </w:pPr>
      <w:r>
        <w:t>Adresse: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E97B467" w14:textId="77777777" w:rsidR="009273CC" w:rsidRDefault="009273CC" w:rsidP="009273CC">
      <w:pPr>
        <w:tabs>
          <w:tab w:val="left" w:pos="2552"/>
        </w:tabs>
        <w:spacing w:before="120" w:after="120"/>
      </w:pPr>
      <w:r>
        <w:t>E-Mail:</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CF09B33" w14:textId="77777777" w:rsidR="009273CC" w:rsidRDefault="009273CC" w:rsidP="009273CC">
      <w:pPr>
        <w:tabs>
          <w:tab w:val="left" w:pos="2552"/>
        </w:tabs>
        <w:spacing w:before="120" w:after="360"/>
      </w:pPr>
      <w:r>
        <w:t>Telefon: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57ECDD0" w14:textId="77777777" w:rsidR="009273CC" w:rsidRDefault="009273CC" w:rsidP="009273CC">
      <w:pPr>
        <w:spacing w:before="240" w:after="120"/>
      </w:pPr>
      <w:r>
        <w:t>In welchem Sinne ist das angegebene Projekt mit dem vorliegenden Projekt vergleichbar?</w:t>
      </w:r>
    </w:p>
    <w:p w14:paraId="1CAAA00C" w14:textId="77777777" w:rsidR="009273CC" w:rsidRDefault="009273CC" w:rsidP="009273C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8CAAD05" w14:textId="77777777" w:rsidR="009273CC" w:rsidRDefault="009273CC" w:rsidP="009273CC">
      <w:pPr>
        <w:spacing w:before="240" w:after="120"/>
      </w:pPr>
      <w:r>
        <w:t>In welchem Sinne sind die ausgeführten Arbeiten mit dem vorliegenden Projekt vergleichbar?</w:t>
      </w:r>
    </w:p>
    <w:p w14:paraId="725C8FA6" w14:textId="77777777" w:rsidR="009273CC" w:rsidRDefault="009273CC" w:rsidP="009273C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7F53D0E" w14:textId="77777777" w:rsidR="00EE6356" w:rsidRDefault="00EE6356" w:rsidP="004B6D8B"/>
    <w:p w14:paraId="1D90F934" w14:textId="70909A34" w:rsidR="00977A52" w:rsidRDefault="004B07D8" w:rsidP="00D35A4B">
      <w:pPr>
        <w:pStyle w:val="KBOBTitel3"/>
      </w:pPr>
      <w:r w:rsidRPr="004B6D8B">
        <w:t>Projektleiter</w:t>
      </w:r>
      <w:r>
        <w:t>-</w:t>
      </w:r>
      <w:proofErr w:type="spellStart"/>
      <w:r>
        <w:t>Stv</w:t>
      </w:r>
      <w:proofErr w:type="spellEnd"/>
      <w:r>
        <w:t>.</w:t>
      </w:r>
      <w:r w:rsidR="00EE6356">
        <w:t xml:space="preserve"> </w:t>
      </w:r>
      <w:r w:rsidR="003D7FCF">
        <w:t>(EK</w:t>
      </w:r>
      <w:r w:rsidR="007A2D98">
        <w:t xml:space="preserve"> </w:t>
      </w:r>
      <w:r w:rsidR="003D7FCF">
        <w:t>3.2)</w:t>
      </w:r>
    </w:p>
    <w:p w14:paraId="0689798B" w14:textId="615A46CD" w:rsidR="00977A52" w:rsidRPr="00A6081B" w:rsidRDefault="00977A52" w:rsidP="00977A52">
      <w:pPr>
        <w:tabs>
          <w:tab w:val="left" w:pos="4320"/>
          <w:tab w:val="left" w:pos="10080"/>
        </w:tabs>
        <w:spacing w:before="360" w:after="120"/>
        <w:rPr>
          <w:b/>
        </w:rPr>
      </w:pPr>
      <w:r>
        <w:t>Für Schlüsselperson mit der Funktion:</w:t>
      </w:r>
      <w:r>
        <w:tab/>
      </w:r>
      <w:r w:rsidR="00D81AA1">
        <w:rPr>
          <w:b/>
        </w:rPr>
        <w:t>PL</w:t>
      </w:r>
      <w:r w:rsidR="007D46A7">
        <w:rPr>
          <w:b/>
        </w:rPr>
        <w:t>-</w:t>
      </w:r>
      <w:proofErr w:type="spellStart"/>
      <w:r w:rsidR="007D46A7">
        <w:rPr>
          <w:b/>
        </w:rPr>
        <w:t>Stv</w:t>
      </w:r>
      <w:proofErr w:type="spellEnd"/>
      <w:r w:rsidR="007D46A7">
        <w:rPr>
          <w:b/>
        </w:rPr>
        <w:t>.</w:t>
      </w:r>
    </w:p>
    <w:p w14:paraId="5070EC00" w14:textId="77777777" w:rsidR="00622550" w:rsidRPr="00586C8B" w:rsidRDefault="00622550" w:rsidP="00C7797A">
      <w:pPr>
        <w:tabs>
          <w:tab w:val="left" w:pos="2552"/>
        </w:tabs>
        <w:spacing w:before="120" w:after="120"/>
        <w:rPr>
          <w:b/>
        </w:rPr>
      </w:pPr>
      <w:r>
        <w:t>Name:</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171A9CBC" w14:textId="77777777" w:rsidR="00622550" w:rsidRDefault="00622550" w:rsidP="00C7797A">
      <w:pPr>
        <w:tabs>
          <w:tab w:val="left" w:pos="2552"/>
        </w:tabs>
        <w:spacing w:before="120" w:after="120"/>
      </w:pPr>
      <w:r>
        <w:t>Vorname: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2FB9EE0" w14:textId="77777777" w:rsidR="00622550" w:rsidRDefault="00622550" w:rsidP="00C7797A">
      <w:pPr>
        <w:tabs>
          <w:tab w:val="left" w:pos="2552"/>
        </w:tabs>
        <w:spacing w:before="120" w:after="120"/>
      </w:pPr>
      <w:r>
        <w:t>Beruf, Diplomjahr: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A0AFBA0" w14:textId="77777777" w:rsidR="00622550" w:rsidRDefault="00622550" w:rsidP="00C7797A">
      <w:pPr>
        <w:tabs>
          <w:tab w:val="left" w:pos="2552"/>
        </w:tabs>
        <w:spacing w:before="120" w:after="120"/>
      </w:pPr>
      <w:r>
        <w:t>Ausbildung/Weiterbildung: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05D8240" w14:textId="108258E7" w:rsidR="003D7FCF" w:rsidRDefault="00AD268E" w:rsidP="003D7FCF">
      <w:pPr>
        <w:tabs>
          <w:tab w:val="left" w:pos="2552"/>
        </w:tabs>
        <w:spacing w:before="360" w:after="0"/>
      </w:pPr>
      <w:r>
        <w:rPr>
          <w:b/>
        </w:rPr>
        <w:t>Referenz</w:t>
      </w:r>
      <w:r w:rsidR="009273CC">
        <w:rPr>
          <w:b/>
        </w:rPr>
        <w:t xml:space="preserve"> 1</w:t>
      </w:r>
    </w:p>
    <w:p w14:paraId="4777ACA1" w14:textId="77777777" w:rsidR="00622550" w:rsidRDefault="00622550" w:rsidP="00C7797A">
      <w:pPr>
        <w:tabs>
          <w:tab w:val="left" w:pos="2552"/>
        </w:tabs>
        <w:spacing w:before="120" w:after="120"/>
        <w:rPr>
          <w:b/>
        </w:rPr>
      </w:pPr>
      <w:r>
        <w:t>Projekt:</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552682EA" w14:textId="77777777" w:rsidR="00622550" w:rsidRDefault="00622550" w:rsidP="00C7797A">
      <w:pPr>
        <w:tabs>
          <w:tab w:val="left" w:pos="2552"/>
        </w:tabs>
        <w:spacing w:before="120" w:after="120"/>
      </w:pPr>
      <w:r>
        <w:t>Unternehmung: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1793076" w14:textId="77777777" w:rsidR="00622550" w:rsidRDefault="00622550" w:rsidP="00C7797A">
      <w:pPr>
        <w:tabs>
          <w:tab w:val="left" w:pos="2552"/>
        </w:tabs>
      </w:pPr>
      <w:r>
        <w:t>Zeitraum:</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144F675" w14:textId="03D57102" w:rsidR="00622550" w:rsidRPr="00360ED0" w:rsidRDefault="00102443" w:rsidP="00C7797A">
      <w:pPr>
        <w:tabs>
          <w:tab w:val="left" w:pos="2552"/>
        </w:tabs>
        <w:spacing w:before="120" w:after="120"/>
        <w:rPr>
          <w:szCs w:val="20"/>
        </w:rPr>
      </w:pPr>
      <w:r>
        <w:t>Baukosten</w:t>
      </w:r>
      <w:r w:rsidR="004B07D8">
        <w:t xml:space="preserve"> Gesamtprojekt</w:t>
      </w:r>
      <w:r w:rsidR="00622550">
        <w:t>:</w:t>
      </w:r>
      <w:r w:rsidR="00622550">
        <w:tab/>
      </w:r>
      <w:r w:rsidR="00622550" w:rsidRPr="00024841">
        <w:rPr>
          <w:color w:val="0070C0"/>
          <w:szCs w:val="20"/>
        </w:rPr>
        <w:fldChar w:fldCharType="begin">
          <w:ffData>
            <w:name w:val=""/>
            <w:enabled/>
            <w:calcOnExit w:val="0"/>
            <w:textInput/>
          </w:ffData>
        </w:fldChar>
      </w:r>
      <w:r w:rsidR="00622550" w:rsidRPr="00024841">
        <w:rPr>
          <w:color w:val="0070C0"/>
          <w:szCs w:val="20"/>
        </w:rPr>
        <w:instrText xml:space="preserve"> FORMTEXT </w:instrText>
      </w:r>
      <w:r w:rsidR="00622550" w:rsidRPr="00024841">
        <w:rPr>
          <w:color w:val="0070C0"/>
          <w:szCs w:val="20"/>
        </w:rPr>
      </w:r>
      <w:r w:rsidR="00622550" w:rsidRPr="00024841">
        <w:rPr>
          <w:color w:val="0070C0"/>
          <w:szCs w:val="20"/>
        </w:rPr>
        <w:fldChar w:fldCharType="separate"/>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noProof/>
          <w:color w:val="0070C0"/>
          <w:szCs w:val="20"/>
        </w:rPr>
        <w:t> </w:t>
      </w:r>
      <w:r w:rsidR="00622550" w:rsidRPr="00024841">
        <w:rPr>
          <w:color w:val="0070C0"/>
          <w:szCs w:val="20"/>
        </w:rPr>
        <w:fldChar w:fldCharType="end"/>
      </w:r>
      <w:r w:rsidR="00360ED0">
        <w:rPr>
          <w:color w:val="0070C0"/>
          <w:szCs w:val="20"/>
        </w:rPr>
        <w:t xml:space="preserve"> </w:t>
      </w:r>
      <w:r w:rsidR="00360ED0" w:rsidRPr="00725C22">
        <w:rPr>
          <w:szCs w:val="20"/>
        </w:rPr>
        <w:t>Mio. CHF exkl. MWST</w:t>
      </w:r>
    </w:p>
    <w:p w14:paraId="48E7B5D8" w14:textId="77777777" w:rsidR="00360ED0" w:rsidRPr="009B0741" w:rsidRDefault="00622550" w:rsidP="00360ED0">
      <w:pPr>
        <w:tabs>
          <w:tab w:val="left" w:pos="2552"/>
        </w:tabs>
        <w:spacing w:before="120" w:after="120"/>
        <w:rPr>
          <w:szCs w:val="20"/>
        </w:rPr>
      </w:pPr>
      <w:r w:rsidRPr="009B0741">
        <w:t>Honorarvolumen:</w:t>
      </w:r>
      <w:r w:rsidRPr="009B0741">
        <w:tab/>
      </w:r>
      <w:r w:rsidRPr="00024841">
        <w:rPr>
          <w:color w:val="0070C0"/>
          <w:szCs w:val="20"/>
        </w:rPr>
        <w:fldChar w:fldCharType="begin">
          <w:ffData>
            <w:name w:val=""/>
            <w:enabled/>
            <w:calcOnExit w:val="0"/>
            <w:textInput/>
          </w:ffData>
        </w:fldChar>
      </w:r>
      <w:r w:rsidRPr="009B07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sidR="00360ED0" w:rsidRPr="009B0741">
        <w:rPr>
          <w:color w:val="0070C0"/>
          <w:szCs w:val="20"/>
        </w:rPr>
        <w:t xml:space="preserve"> </w:t>
      </w:r>
      <w:r w:rsidR="00360ED0" w:rsidRPr="009B0741">
        <w:rPr>
          <w:szCs w:val="20"/>
        </w:rPr>
        <w:t>Mio. CHF exkl. MWST</w:t>
      </w:r>
    </w:p>
    <w:p w14:paraId="2DAFCD4F" w14:textId="3A29258B" w:rsidR="00622550" w:rsidRPr="009B0741" w:rsidRDefault="00622550" w:rsidP="00C7797A">
      <w:pPr>
        <w:tabs>
          <w:tab w:val="left" w:pos="2552"/>
        </w:tabs>
        <w:spacing w:before="120" w:after="120"/>
      </w:pPr>
    </w:p>
    <w:p w14:paraId="29DBD0A9" w14:textId="77777777" w:rsidR="0017313A" w:rsidRDefault="0017313A" w:rsidP="0017313A">
      <w:pPr>
        <w:spacing w:before="120" w:after="120"/>
      </w:pPr>
      <w:r>
        <w:lastRenderedPageBreak/>
        <w:t xml:space="preserve">Ausgeführte Arbeiten / Leistungen der Schlüsselperson mit </w:t>
      </w:r>
      <w:r w:rsidRPr="004B07D8">
        <w:rPr>
          <w:u w:val="single"/>
        </w:rPr>
        <w:t>A</w:t>
      </w:r>
      <w:r w:rsidRPr="00EE6356">
        <w:rPr>
          <w:u w:val="single"/>
        </w:rPr>
        <w:t>ngaben zu Funktion, SIA/ASTRA-Phasen und Zeitraum</w:t>
      </w:r>
      <w:r>
        <w:t>:</w:t>
      </w:r>
    </w:p>
    <w:p w14:paraId="3511190E" w14:textId="77777777" w:rsidR="00622550" w:rsidRPr="00785FE0" w:rsidRDefault="00622550" w:rsidP="00622550">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BFAF065" w14:textId="77777777" w:rsidR="00622550" w:rsidRDefault="00622550" w:rsidP="00622550">
      <w:pPr>
        <w:spacing w:before="360" w:after="120"/>
      </w:pPr>
      <w:r>
        <w:t>Zur Auskunftserteilung ermächtigte Kontaktperson des Referenz-Auftraggebers:</w:t>
      </w:r>
    </w:p>
    <w:p w14:paraId="14E54961" w14:textId="77777777" w:rsidR="00622550" w:rsidRDefault="00622550" w:rsidP="00C7797A">
      <w:pPr>
        <w:tabs>
          <w:tab w:val="left" w:pos="2552"/>
        </w:tabs>
        <w:spacing w:before="120" w:after="120"/>
      </w:pPr>
      <w:r>
        <w:t>Auftraggeber: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B3CDD4A" w14:textId="77777777" w:rsidR="00622550" w:rsidRDefault="00622550" w:rsidP="00C7797A">
      <w:pPr>
        <w:tabs>
          <w:tab w:val="left" w:pos="2552"/>
        </w:tabs>
        <w:spacing w:before="120" w:after="120"/>
      </w:pPr>
      <w:r>
        <w:t>Funktion: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9022B90" w14:textId="77777777" w:rsidR="00622550" w:rsidRDefault="00622550" w:rsidP="00C7797A">
      <w:pPr>
        <w:tabs>
          <w:tab w:val="left" w:pos="2552"/>
        </w:tabs>
        <w:spacing w:before="120" w:after="120"/>
      </w:pPr>
      <w:r>
        <w:t>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34DF852" w14:textId="77777777" w:rsidR="00622550" w:rsidRDefault="00622550" w:rsidP="00C7797A">
      <w:pPr>
        <w:tabs>
          <w:tab w:val="left" w:pos="2552"/>
        </w:tabs>
        <w:spacing w:before="120" w:after="120"/>
      </w:pPr>
      <w:r>
        <w:t>Adresse: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13C46CA" w14:textId="77777777" w:rsidR="00622550" w:rsidRDefault="00622550" w:rsidP="00C7797A">
      <w:pPr>
        <w:tabs>
          <w:tab w:val="left" w:pos="2552"/>
        </w:tabs>
        <w:spacing w:before="120" w:after="120"/>
      </w:pPr>
      <w:r>
        <w:t>E-Mail:</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074ADE4" w14:textId="77777777" w:rsidR="00622550" w:rsidRDefault="00622550" w:rsidP="00C7797A">
      <w:pPr>
        <w:tabs>
          <w:tab w:val="left" w:pos="2552"/>
        </w:tabs>
        <w:spacing w:before="120" w:after="360"/>
      </w:pPr>
      <w:r>
        <w:t>Telefon: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73FDD12" w14:textId="77777777" w:rsidR="00622550" w:rsidRDefault="00622550" w:rsidP="00622550">
      <w:pPr>
        <w:spacing w:before="240" w:after="120"/>
      </w:pPr>
      <w:r>
        <w:t>In welchem Sinne ist das angegebene Projekt mit dem vorliegenden Projekt vergleichbar?</w:t>
      </w:r>
    </w:p>
    <w:p w14:paraId="3810BBD4" w14:textId="77777777" w:rsidR="00622550" w:rsidRDefault="00622550" w:rsidP="00622550">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5028802" w14:textId="77777777" w:rsidR="00622550" w:rsidRDefault="00622550" w:rsidP="00622550">
      <w:pPr>
        <w:spacing w:before="240" w:after="120"/>
      </w:pPr>
      <w:r>
        <w:t>In welchem Sinne sind die ausgeführten Arbeiten mit dem vorliegenden Projekt vergleichbar?</w:t>
      </w:r>
    </w:p>
    <w:p w14:paraId="7D28A650" w14:textId="3E2CF70E" w:rsidR="00622550" w:rsidRPr="007D46A7" w:rsidRDefault="00622550" w:rsidP="00622550">
      <w:pPr>
        <w:spacing w:before="120" w:after="120"/>
        <w:rPr>
          <w:szCs w:val="20"/>
        </w:rPr>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CC37F08" w14:textId="061B9C88" w:rsidR="00EA529D" w:rsidRDefault="00EA529D" w:rsidP="00024841"/>
    <w:p w14:paraId="6EAE8AAC" w14:textId="16A71D42" w:rsidR="009273CC" w:rsidRDefault="009273CC" w:rsidP="009273CC">
      <w:pPr>
        <w:tabs>
          <w:tab w:val="left" w:pos="2552"/>
        </w:tabs>
        <w:spacing w:before="360" w:after="0"/>
      </w:pPr>
      <w:r>
        <w:rPr>
          <w:b/>
        </w:rPr>
        <w:t>Referenz 2 (optional)</w:t>
      </w:r>
    </w:p>
    <w:p w14:paraId="390ACF36" w14:textId="77777777" w:rsidR="009273CC" w:rsidRDefault="009273CC" w:rsidP="009273CC">
      <w:pPr>
        <w:tabs>
          <w:tab w:val="left" w:pos="2552"/>
        </w:tabs>
        <w:spacing w:before="120" w:after="120"/>
        <w:rPr>
          <w:b/>
        </w:rPr>
      </w:pPr>
      <w:r>
        <w:t>Projekt:</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6EBC25A7" w14:textId="77777777" w:rsidR="009273CC" w:rsidRDefault="009273CC" w:rsidP="009273CC">
      <w:pPr>
        <w:tabs>
          <w:tab w:val="left" w:pos="2552"/>
        </w:tabs>
        <w:spacing w:before="120" w:after="120"/>
      </w:pPr>
      <w:r>
        <w:t>Unternehmung: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2FD6C1B" w14:textId="77777777" w:rsidR="009273CC" w:rsidRDefault="009273CC" w:rsidP="009273CC">
      <w:pPr>
        <w:tabs>
          <w:tab w:val="left" w:pos="2552"/>
        </w:tabs>
      </w:pPr>
      <w:r>
        <w:t>Zeitraum:</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F292C24" w14:textId="77777777" w:rsidR="009273CC" w:rsidRPr="00360ED0" w:rsidRDefault="009273CC" w:rsidP="009273CC">
      <w:pPr>
        <w:tabs>
          <w:tab w:val="left" w:pos="2552"/>
        </w:tabs>
        <w:spacing w:before="120" w:after="120"/>
        <w:rPr>
          <w:szCs w:val="20"/>
        </w:rPr>
      </w:pPr>
      <w:r>
        <w:t>Baukosten Gesamtprojekt:</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Pr>
          <w:color w:val="0070C0"/>
          <w:szCs w:val="20"/>
        </w:rPr>
        <w:t xml:space="preserve"> </w:t>
      </w:r>
      <w:r w:rsidRPr="00725C22">
        <w:rPr>
          <w:szCs w:val="20"/>
        </w:rPr>
        <w:t>Mio. CHF exkl. MWST</w:t>
      </w:r>
    </w:p>
    <w:p w14:paraId="398F1CDF" w14:textId="77777777" w:rsidR="009273CC" w:rsidRPr="009B0741" w:rsidRDefault="009273CC" w:rsidP="009273CC">
      <w:pPr>
        <w:tabs>
          <w:tab w:val="left" w:pos="2552"/>
        </w:tabs>
        <w:spacing w:before="120" w:after="120"/>
        <w:rPr>
          <w:szCs w:val="20"/>
        </w:rPr>
      </w:pPr>
      <w:r w:rsidRPr="009B0741">
        <w:t>Honorarvolumen:</w:t>
      </w:r>
      <w:r w:rsidRPr="009B0741">
        <w:tab/>
      </w:r>
      <w:r w:rsidRPr="00024841">
        <w:rPr>
          <w:color w:val="0070C0"/>
          <w:szCs w:val="20"/>
        </w:rPr>
        <w:fldChar w:fldCharType="begin">
          <w:ffData>
            <w:name w:val=""/>
            <w:enabled/>
            <w:calcOnExit w:val="0"/>
            <w:textInput/>
          </w:ffData>
        </w:fldChar>
      </w:r>
      <w:r w:rsidRPr="009B07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sidRPr="009B0741">
        <w:rPr>
          <w:color w:val="0070C0"/>
          <w:szCs w:val="20"/>
        </w:rPr>
        <w:t xml:space="preserve"> </w:t>
      </w:r>
      <w:r w:rsidRPr="009B0741">
        <w:rPr>
          <w:szCs w:val="20"/>
        </w:rPr>
        <w:t>Mio. CHF exkl. MWST</w:t>
      </w:r>
    </w:p>
    <w:p w14:paraId="42536EE7" w14:textId="77777777" w:rsidR="009273CC" w:rsidRPr="009B0741" w:rsidRDefault="009273CC" w:rsidP="009273CC">
      <w:pPr>
        <w:tabs>
          <w:tab w:val="left" w:pos="2552"/>
        </w:tabs>
        <w:spacing w:before="120" w:after="120"/>
      </w:pPr>
    </w:p>
    <w:p w14:paraId="15D2703C" w14:textId="77777777" w:rsidR="009273CC" w:rsidRDefault="009273CC" w:rsidP="009273CC">
      <w:pPr>
        <w:spacing w:before="120" w:after="120"/>
      </w:pPr>
      <w:r>
        <w:t xml:space="preserve">Ausgeführte Arbeiten / Leistungen der Schlüsselperson mit </w:t>
      </w:r>
      <w:r w:rsidRPr="004B07D8">
        <w:rPr>
          <w:u w:val="single"/>
        </w:rPr>
        <w:t>A</w:t>
      </w:r>
      <w:r w:rsidRPr="00EE6356">
        <w:rPr>
          <w:u w:val="single"/>
        </w:rPr>
        <w:t>ngaben zu Funktion, SIA/ASTRA-Phasen und Zeitraum</w:t>
      </w:r>
      <w:r>
        <w:t>:</w:t>
      </w:r>
    </w:p>
    <w:p w14:paraId="452858E1" w14:textId="77777777" w:rsidR="009273CC" w:rsidRPr="00785FE0" w:rsidRDefault="009273CC" w:rsidP="009273C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7E69A96" w14:textId="77777777" w:rsidR="009273CC" w:rsidRDefault="009273CC" w:rsidP="009273CC">
      <w:pPr>
        <w:spacing w:before="360" w:after="120"/>
      </w:pPr>
      <w:r>
        <w:t>Zur Auskunftserteilung ermächtigte Kontaktperson des Referenz-Auftraggebers:</w:t>
      </w:r>
    </w:p>
    <w:p w14:paraId="24C54715" w14:textId="77777777" w:rsidR="009273CC" w:rsidRDefault="009273CC" w:rsidP="009273CC">
      <w:pPr>
        <w:tabs>
          <w:tab w:val="left" w:pos="2552"/>
        </w:tabs>
        <w:spacing w:before="120" w:after="120"/>
      </w:pPr>
      <w:r>
        <w:t>Auftraggeber: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F44BB42" w14:textId="77777777" w:rsidR="009273CC" w:rsidRDefault="009273CC" w:rsidP="009273CC">
      <w:pPr>
        <w:tabs>
          <w:tab w:val="left" w:pos="2552"/>
        </w:tabs>
        <w:spacing w:before="120" w:after="120"/>
      </w:pPr>
      <w:r>
        <w:t>Funktion: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AD0A985" w14:textId="77777777" w:rsidR="009273CC" w:rsidRDefault="009273CC" w:rsidP="009273CC">
      <w:pPr>
        <w:tabs>
          <w:tab w:val="left" w:pos="2552"/>
        </w:tabs>
        <w:spacing w:before="120" w:after="120"/>
      </w:pPr>
      <w:r>
        <w:t>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204254A" w14:textId="77777777" w:rsidR="009273CC" w:rsidRDefault="009273CC" w:rsidP="009273CC">
      <w:pPr>
        <w:tabs>
          <w:tab w:val="left" w:pos="2552"/>
        </w:tabs>
        <w:spacing w:before="120" w:after="120"/>
      </w:pPr>
      <w:r>
        <w:t>Adresse: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41756C9" w14:textId="77777777" w:rsidR="009273CC" w:rsidRDefault="009273CC" w:rsidP="009273CC">
      <w:pPr>
        <w:tabs>
          <w:tab w:val="left" w:pos="2552"/>
        </w:tabs>
        <w:spacing w:before="120" w:after="120"/>
      </w:pPr>
      <w:r>
        <w:t>E-Mail:</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E691AC2" w14:textId="77777777" w:rsidR="009273CC" w:rsidRDefault="009273CC" w:rsidP="009273CC">
      <w:pPr>
        <w:tabs>
          <w:tab w:val="left" w:pos="2552"/>
        </w:tabs>
        <w:spacing w:before="120" w:after="360"/>
      </w:pPr>
      <w:r>
        <w:t>Telefon: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1347818" w14:textId="77777777" w:rsidR="009273CC" w:rsidRDefault="009273CC" w:rsidP="009273CC">
      <w:pPr>
        <w:spacing w:before="240" w:after="120"/>
      </w:pPr>
      <w:r>
        <w:t>In welchem Sinne ist das angegebene Projekt mit dem vorliegenden Projekt vergleichbar?</w:t>
      </w:r>
    </w:p>
    <w:p w14:paraId="74EFEEAE" w14:textId="77777777" w:rsidR="009273CC" w:rsidRDefault="009273CC" w:rsidP="009273CC">
      <w:pPr>
        <w:spacing w:before="120" w:after="120"/>
      </w:pPr>
      <w:r w:rsidRPr="00024841">
        <w:rPr>
          <w:color w:val="0070C0"/>
          <w:szCs w:val="20"/>
        </w:rPr>
        <w:lastRenderedPageBreak/>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3A491BB" w14:textId="77777777" w:rsidR="009273CC" w:rsidRDefault="009273CC" w:rsidP="009273CC">
      <w:pPr>
        <w:spacing w:before="240" w:after="120"/>
      </w:pPr>
      <w:r>
        <w:t>In welchem Sinne sind die ausgeführten Arbeiten mit dem vorliegenden Projekt vergleichbar?</w:t>
      </w:r>
    </w:p>
    <w:p w14:paraId="4B778AF9" w14:textId="77777777" w:rsidR="009273CC" w:rsidRPr="007D46A7" w:rsidRDefault="009273CC" w:rsidP="009273CC">
      <w:pPr>
        <w:spacing w:before="120" w:after="120"/>
        <w:rPr>
          <w:szCs w:val="20"/>
        </w:rPr>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C50B14B" w14:textId="77777777" w:rsidR="009273CC" w:rsidRDefault="009273CC" w:rsidP="00024841"/>
    <w:p w14:paraId="39733F47" w14:textId="01273E90" w:rsidR="00977A52" w:rsidRPr="00F87BA3" w:rsidRDefault="00977A52" w:rsidP="00F87BA3">
      <w:pPr>
        <w:pStyle w:val="KBOBTitel2"/>
      </w:pPr>
      <w:r w:rsidRPr="00F87BA3">
        <w:t>Nachweise bezüglich der Verfügba</w:t>
      </w:r>
      <w:r w:rsidR="005B2EA9">
        <w:t>rkeit der Schlüsselpersonen (EK</w:t>
      </w:r>
      <w:r w:rsidR="007A2D98">
        <w:t xml:space="preserve"> </w:t>
      </w:r>
      <w:r w:rsidR="003D7FCF">
        <w:t>4</w:t>
      </w:r>
      <w:r w:rsidRPr="00F87BA3">
        <w:t>)</w:t>
      </w:r>
    </w:p>
    <w:p w14:paraId="154F53E6" w14:textId="649B0261" w:rsidR="00977A52" w:rsidRDefault="00977A52" w:rsidP="00622550">
      <w:pPr>
        <w:keepNext/>
        <w:spacing w:before="480" w:after="0"/>
      </w:pPr>
      <w:r>
        <w:rPr>
          <w:b/>
        </w:rPr>
        <w:t>Einsatzplan des Projektleiters:</w:t>
      </w:r>
    </w:p>
    <w:p w14:paraId="1F524E83" w14:textId="77777777" w:rsidR="00977A52" w:rsidRDefault="00977A52" w:rsidP="00622550">
      <w:pPr>
        <w:keepNext/>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3"/>
        <w:gridCol w:w="3410"/>
        <w:gridCol w:w="753"/>
        <w:gridCol w:w="754"/>
        <w:gridCol w:w="754"/>
        <w:gridCol w:w="754"/>
        <w:gridCol w:w="754"/>
        <w:gridCol w:w="754"/>
        <w:gridCol w:w="754"/>
        <w:gridCol w:w="754"/>
      </w:tblGrid>
      <w:tr w:rsidR="00977A52" w14:paraId="1F02F4E3"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39AB4A8" w14:textId="77777777" w:rsidR="00977A52" w:rsidRDefault="00977A52" w:rsidP="00622550">
            <w:pPr>
              <w:keepNext/>
              <w:jc w:val="center"/>
            </w:pPr>
            <w:r>
              <w:rPr>
                <w:b/>
                <w:sz w:val="16"/>
              </w:rPr>
              <w:t>Nr.</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1116C4B" w14:textId="77777777" w:rsidR="00977A52" w:rsidRDefault="00977A52" w:rsidP="00EE6356">
            <w:pPr>
              <w:keepNext/>
              <w:jc w:val="left"/>
              <w:rPr>
                <w:sz w:val="16"/>
              </w:rPr>
            </w:pPr>
            <w:r>
              <w:rPr>
                <w:b/>
                <w:sz w:val="16"/>
              </w:rPr>
              <w:t>Beschreibung des Auftrags</w:t>
            </w:r>
          </w:p>
        </w:tc>
        <w:tc>
          <w:tcPr>
            <w:tcW w:w="6031"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24745C3A" w14:textId="77777777" w:rsidR="00977A52" w:rsidRDefault="00977A52" w:rsidP="00622550">
            <w:pPr>
              <w:keepNext/>
              <w:jc w:val="center"/>
              <w:rPr>
                <w:sz w:val="16"/>
              </w:rPr>
            </w:pPr>
            <w:r>
              <w:rPr>
                <w:b/>
                <w:sz w:val="16"/>
              </w:rPr>
              <w:t>Quartal (Beschäftigung in % angeben)</w:t>
            </w:r>
          </w:p>
        </w:tc>
      </w:tr>
      <w:tr w:rsidR="00977A52" w:rsidRPr="00C84A19" w14:paraId="565359F4"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F797DCF" w14:textId="77777777" w:rsidR="00977A52" w:rsidRPr="00C84A19" w:rsidRDefault="00977A52" w:rsidP="003D7FCF">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2DC43C5" w14:textId="77777777" w:rsidR="00977A52" w:rsidRPr="00C84A19" w:rsidRDefault="00977A52" w:rsidP="003D7FCF">
            <w:pPr>
              <w:keepNext/>
              <w:spacing w:before="0" w:after="0"/>
              <w:rPr>
                <w:sz w:val="16"/>
              </w:rPr>
            </w:pPr>
            <w:r w:rsidRPr="00C84A19">
              <w:rPr>
                <w:sz w:val="16"/>
              </w:rPr>
              <w:t>Quartal ab Auftragserteilung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720A0AD" w14:textId="77777777" w:rsidR="00977A52" w:rsidRPr="00C84A19" w:rsidRDefault="00977A52" w:rsidP="003D7FCF">
            <w:pPr>
              <w:keepNext/>
              <w:spacing w:before="0" w:after="0"/>
              <w:jc w:val="center"/>
              <w:rPr>
                <w:sz w:val="16"/>
              </w:rPr>
            </w:pPr>
            <w:r w:rsidRPr="00C84A19">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C0EAF6" w14:textId="77777777" w:rsidR="00977A52" w:rsidRPr="00C84A19" w:rsidRDefault="00977A52" w:rsidP="003D7FCF">
            <w:pPr>
              <w:keepNext/>
              <w:spacing w:before="0" w:after="0"/>
              <w:jc w:val="center"/>
              <w:rPr>
                <w:sz w:val="16"/>
              </w:rPr>
            </w:pPr>
            <w:r w:rsidRPr="00C84A19">
              <w:rPr>
                <w:b/>
                <w:sz w:val="16"/>
              </w:rPr>
              <w:t>2</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02AF3E" w14:textId="77777777" w:rsidR="00977A52" w:rsidRPr="00C84A19" w:rsidRDefault="00977A52" w:rsidP="003D7FCF">
            <w:pPr>
              <w:keepNext/>
              <w:spacing w:before="0" w:after="0"/>
              <w:jc w:val="center"/>
              <w:rPr>
                <w:sz w:val="16"/>
              </w:rPr>
            </w:pPr>
            <w:r w:rsidRPr="00C84A19">
              <w:rPr>
                <w:b/>
                <w:sz w:val="16"/>
              </w:rPr>
              <w:t>3</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709A921" w14:textId="77777777" w:rsidR="00977A52" w:rsidRPr="00C84A19" w:rsidRDefault="00977A52" w:rsidP="003D7FCF">
            <w:pPr>
              <w:keepNext/>
              <w:spacing w:before="0" w:after="0"/>
              <w:jc w:val="center"/>
              <w:rPr>
                <w:sz w:val="16"/>
              </w:rPr>
            </w:pPr>
            <w:r w:rsidRPr="00C84A19">
              <w:rPr>
                <w:b/>
                <w:sz w:val="16"/>
              </w:rPr>
              <w:t>4</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8AA1507" w14:textId="77777777" w:rsidR="00977A52" w:rsidRPr="00C84A19" w:rsidRDefault="00977A52" w:rsidP="003D7FCF">
            <w:pPr>
              <w:keepNext/>
              <w:spacing w:before="0" w:after="0"/>
              <w:jc w:val="center"/>
              <w:rPr>
                <w:sz w:val="16"/>
              </w:rPr>
            </w:pPr>
            <w:r w:rsidRPr="00C84A19">
              <w:rPr>
                <w:b/>
                <w:sz w:val="16"/>
              </w:rPr>
              <w:t>5</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FF596AA" w14:textId="77777777" w:rsidR="00977A52" w:rsidRPr="00C84A19" w:rsidRDefault="00977A52" w:rsidP="003D7FCF">
            <w:pPr>
              <w:keepNext/>
              <w:spacing w:before="0" w:after="0"/>
              <w:jc w:val="center"/>
              <w:rPr>
                <w:sz w:val="16"/>
              </w:rPr>
            </w:pPr>
            <w:r w:rsidRPr="00C84A19">
              <w:rPr>
                <w:b/>
                <w:sz w:val="16"/>
              </w:rPr>
              <w:t>6</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BA1F1E3" w14:textId="77777777" w:rsidR="00977A52" w:rsidRPr="00C84A19" w:rsidRDefault="00977A52" w:rsidP="003D7FCF">
            <w:pPr>
              <w:keepNext/>
              <w:spacing w:before="0" w:after="0"/>
              <w:jc w:val="center"/>
              <w:rPr>
                <w:sz w:val="16"/>
              </w:rPr>
            </w:pPr>
            <w:r w:rsidRPr="00C84A19">
              <w:rPr>
                <w:b/>
                <w:sz w:val="16"/>
              </w:rPr>
              <w:t>7</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EC99484" w14:textId="77777777" w:rsidR="00977A52" w:rsidRPr="00C84A19" w:rsidRDefault="00977A52" w:rsidP="003D7FCF">
            <w:pPr>
              <w:keepNext/>
              <w:spacing w:before="0" w:after="0"/>
              <w:jc w:val="center"/>
              <w:rPr>
                <w:sz w:val="16"/>
              </w:rPr>
            </w:pPr>
            <w:r w:rsidRPr="00C84A19">
              <w:rPr>
                <w:b/>
                <w:sz w:val="16"/>
              </w:rPr>
              <w:t>8</w:t>
            </w:r>
          </w:p>
        </w:tc>
      </w:tr>
      <w:tr w:rsidR="00977A52" w14:paraId="4C203A90"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6AEC2DA" w14:textId="77777777" w:rsidR="00977A52" w:rsidRDefault="00977A52" w:rsidP="003D7FCF">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975FD8A" w14:textId="77777777" w:rsidR="00977A52" w:rsidRDefault="00977A52" w:rsidP="003D7FCF">
            <w:pPr>
              <w:keepNext/>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E8C5088" w14:textId="240CE28E" w:rsidR="00977A52" w:rsidRDefault="00926F4E" w:rsidP="003D7FCF">
            <w:pPr>
              <w:keepNext/>
              <w:spacing w:before="0" w:after="0"/>
              <w:jc w:val="center"/>
              <w:rPr>
                <w:sz w:val="16"/>
              </w:rPr>
            </w:pPr>
            <w:r>
              <w:rPr>
                <w:b/>
                <w:sz w:val="16"/>
              </w:rPr>
              <w:t>0</w:t>
            </w:r>
            <w:r w:rsidR="00C502BD">
              <w:rPr>
                <w:b/>
                <w:sz w:val="16"/>
              </w:rPr>
              <w:t>3</w:t>
            </w:r>
            <w:r w:rsidR="00EE6356">
              <w:rPr>
                <w:b/>
                <w:sz w:val="16"/>
              </w:rPr>
              <w:t>/20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7FA2A21" w14:textId="73AEB54E" w:rsidR="00977A52" w:rsidRDefault="00926F4E" w:rsidP="003D7FCF">
            <w:pPr>
              <w:keepNext/>
              <w:spacing w:before="0" w:after="0"/>
              <w:jc w:val="center"/>
              <w:rPr>
                <w:sz w:val="16"/>
              </w:rPr>
            </w:pPr>
            <w:r>
              <w:rPr>
                <w:b/>
                <w:sz w:val="16"/>
              </w:rPr>
              <w:t>0</w:t>
            </w:r>
            <w:r w:rsidR="00C502BD">
              <w:rPr>
                <w:b/>
                <w:sz w:val="16"/>
              </w:rPr>
              <w:t>4</w:t>
            </w:r>
            <w:r w:rsidR="00EE6356">
              <w:rPr>
                <w:b/>
                <w:sz w:val="16"/>
              </w:rPr>
              <w:t>/20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32EFAB9" w14:textId="66E0B542" w:rsidR="00977A52" w:rsidRDefault="003D7FCF" w:rsidP="003D7FCF">
            <w:pPr>
              <w:keepNext/>
              <w:spacing w:before="0" w:after="0"/>
              <w:jc w:val="center"/>
              <w:rPr>
                <w:sz w:val="16"/>
              </w:rPr>
            </w:pPr>
            <w:r>
              <w:rPr>
                <w:b/>
                <w:sz w:val="16"/>
              </w:rPr>
              <w:t>0</w:t>
            </w:r>
            <w:r w:rsidR="00C502BD">
              <w:rPr>
                <w:b/>
                <w:sz w:val="16"/>
              </w:rPr>
              <w:t>1</w:t>
            </w:r>
            <w:r w:rsidR="00EE6356">
              <w:rPr>
                <w:b/>
                <w:sz w:val="16"/>
              </w:rPr>
              <w:t>/2</w:t>
            </w:r>
            <w:r w:rsidR="00C502BD">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C5550AB" w14:textId="08E41EF5" w:rsidR="00977A52" w:rsidRDefault="003D7FCF" w:rsidP="003D7FCF">
            <w:pPr>
              <w:keepNext/>
              <w:spacing w:before="0" w:after="0"/>
              <w:jc w:val="center"/>
              <w:rPr>
                <w:sz w:val="16"/>
              </w:rPr>
            </w:pPr>
            <w:r>
              <w:rPr>
                <w:b/>
                <w:sz w:val="16"/>
              </w:rPr>
              <w:t>0</w:t>
            </w:r>
            <w:r w:rsidR="00C502BD">
              <w:rPr>
                <w:b/>
                <w:sz w:val="16"/>
              </w:rPr>
              <w:t>2</w:t>
            </w:r>
            <w:r>
              <w:rPr>
                <w:b/>
                <w:sz w:val="16"/>
              </w:rPr>
              <w:t>/2</w:t>
            </w:r>
            <w:r w:rsidR="00EE6356">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0047235" w14:textId="1AF05AC3" w:rsidR="00977A52" w:rsidRDefault="003D7FCF" w:rsidP="003D7FCF">
            <w:pPr>
              <w:keepNext/>
              <w:spacing w:before="0" w:after="0"/>
              <w:jc w:val="center"/>
              <w:rPr>
                <w:sz w:val="16"/>
              </w:rPr>
            </w:pPr>
            <w:r>
              <w:rPr>
                <w:b/>
                <w:sz w:val="16"/>
              </w:rPr>
              <w:t>0</w:t>
            </w:r>
            <w:r w:rsidR="00C502BD">
              <w:rPr>
                <w:b/>
                <w:sz w:val="16"/>
              </w:rPr>
              <w:t>3</w:t>
            </w:r>
            <w:r>
              <w:rPr>
                <w:b/>
                <w:sz w:val="16"/>
              </w:rPr>
              <w:t>/2</w:t>
            </w:r>
            <w:r w:rsidR="00EE6356">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59E3D0A" w14:textId="71CC37DD" w:rsidR="00977A52" w:rsidRDefault="003D7FCF" w:rsidP="003D7FCF">
            <w:pPr>
              <w:keepNext/>
              <w:spacing w:before="0" w:after="0"/>
              <w:jc w:val="center"/>
              <w:rPr>
                <w:sz w:val="16"/>
              </w:rPr>
            </w:pPr>
            <w:r>
              <w:rPr>
                <w:b/>
                <w:sz w:val="16"/>
              </w:rPr>
              <w:t>0</w:t>
            </w:r>
            <w:r w:rsidR="00C502BD">
              <w:rPr>
                <w:b/>
                <w:sz w:val="16"/>
              </w:rPr>
              <w:t>4</w:t>
            </w:r>
            <w:r>
              <w:rPr>
                <w:b/>
                <w:sz w:val="16"/>
              </w:rPr>
              <w:t>/2</w:t>
            </w:r>
            <w:r w:rsidR="00EE6356">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2985DAF" w14:textId="17E75E96" w:rsidR="00977A52" w:rsidRDefault="003D7FCF" w:rsidP="003D7FCF">
            <w:pPr>
              <w:keepNext/>
              <w:spacing w:before="0" w:after="0"/>
              <w:jc w:val="center"/>
              <w:rPr>
                <w:sz w:val="16"/>
              </w:rPr>
            </w:pPr>
            <w:r>
              <w:rPr>
                <w:b/>
                <w:sz w:val="16"/>
              </w:rPr>
              <w:t>0</w:t>
            </w:r>
            <w:r w:rsidR="00C502BD">
              <w:rPr>
                <w:b/>
                <w:sz w:val="16"/>
              </w:rPr>
              <w:t>1</w:t>
            </w:r>
            <w:r w:rsidR="00CB012C">
              <w:rPr>
                <w:b/>
                <w:sz w:val="16"/>
              </w:rPr>
              <w:t>/2</w:t>
            </w:r>
            <w:r w:rsidR="00C502BD">
              <w:rPr>
                <w:b/>
                <w:sz w:val="16"/>
              </w:rPr>
              <w:t>2</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A4ECD21" w14:textId="6B3C8EA5" w:rsidR="00977A52" w:rsidRDefault="003D7FCF" w:rsidP="003D7FCF">
            <w:pPr>
              <w:keepNext/>
              <w:spacing w:before="0" w:after="0"/>
              <w:jc w:val="center"/>
              <w:rPr>
                <w:sz w:val="16"/>
              </w:rPr>
            </w:pPr>
            <w:r>
              <w:rPr>
                <w:b/>
                <w:sz w:val="16"/>
              </w:rPr>
              <w:t>0</w:t>
            </w:r>
            <w:r w:rsidR="00C502BD">
              <w:rPr>
                <w:b/>
                <w:sz w:val="16"/>
              </w:rPr>
              <w:t>2</w:t>
            </w:r>
            <w:r w:rsidR="00CB012C">
              <w:rPr>
                <w:b/>
                <w:sz w:val="16"/>
              </w:rPr>
              <w:t>/2</w:t>
            </w:r>
            <w:r w:rsidR="00EE6356">
              <w:rPr>
                <w:b/>
                <w:sz w:val="16"/>
              </w:rPr>
              <w:t>2</w:t>
            </w:r>
          </w:p>
        </w:tc>
      </w:tr>
      <w:tr w:rsidR="00977A52" w14:paraId="77F1FDD5"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737C69" w14:textId="77777777" w:rsidR="00977A52" w:rsidRDefault="00977A52" w:rsidP="00024841">
            <w:pPr>
              <w:keepNext/>
              <w:spacing w:before="0" w:after="0"/>
              <w:jc w:val="center"/>
            </w:pPr>
            <w:r>
              <w:rPr>
                <w:sz w:val="16"/>
              </w:rPr>
              <w:t>1</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78704E" w14:textId="77777777" w:rsidR="00977A52" w:rsidRPr="00123162" w:rsidRDefault="00977A52" w:rsidP="003D7FCF">
            <w:pPr>
              <w:keepNext/>
              <w:spacing w:before="0" w:after="0"/>
              <w:rPr>
                <w:color w:val="4F81BD" w:themeColor="accent1"/>
                <w:sz w:val="16"/>
              </w:rPr>
            </w:pPr>
            <w:r w:rsidRPr="00123162">
              <w:rPr>
                <w:color w:val="4F81BD" w:themeColor="accent1"/>
                <w:sz w:val="16"/>
              </w:rPr>
              <w:t>(bestehende Aufträge auflisten)</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7947F6"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CA8A3A"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258F3C"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F4EB88"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FC881D"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FE93DC"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7B11CD"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66A5C3" w14:textId="77777777" w:rsidR="00977A52" w:rsidRPr="00123162" w:rsidRDefault="00977A52" w:rsidP="003D7FCF">
            <w:pPr>
              <w:keepNext/>
              <w:spacing w:before="0" w:after="0"/>
              <w:jc w:val="center"/>
              <w:rPr>
                <w:color w:val="4F81BD" w:themeColor="accent1"/>
                <w:sz w:val="16"/>
              </w:rPr>
            </w:pPr>
          </w:p>
        </w:tc>
      </w:tr>
      <w:tr w:rsidR="00977A52" w14:paraId="3E0EEA69"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A3C5F9" w14:textId="77777777" w:rsidR="00977A52" w:rsidRPr="002121AC" w:rsidRDefault="00977A52" w:rsidP="00024841">
            <w:pPr>
              <w:keepNext/>
              <w:spacing w:before="0" w:after="0"/>
              <w:jc w:val="center"/>
            </w:pPr>
            <w:r w:rsidRPr="002121AC">
              <w:rPr>
                <w:sz w:val="16"/>
              </w:rPr>
              <w:t>2</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EEA305" w14:textId="77777777" w:rsidR="00977A52" w:rsidRPr="002121AC" w:rsidRDefault="001F2A7E" w:rsidP="003D7FCF">
            <w:pPr>
              <w:keepNext/>
              <w:spacing w:before="0" w:after="0"/>
              <w:rPr>
                <w:color w:val="4F81BD" w:themeColor="accent1"/>
                <w:sz w:val="16"/>
              </w:rPr>
            </w:pPr>
            <w:r>
              <w:rPr>
                <w:color w:val="4F81BD" w:themeColor="accent1"/>
                <w:sz w:val="16"/>
              </w:rPr>
              <w:t>…</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F0CE2E" w14:textId="77777777" w:rsidR="00977A52" w:rsidRPr="002121AC"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22B2FA"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38C277"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891810"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6CE692"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D630D5"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1BFAED"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761BA2" w14:textId="77777777" w:rsidR="00977A52" w:rsidRPr="00123162" w:rsidRDefault="00977A52" w:rsidP="003D7FCF">
            <w:pPr>
              <w:keepNext/>
              <w:spacing w:before="0" w:after="0"/>
              <w:jc w:val="center"/>
              <w:rPr>
                <w:color w:val="4F81BD" w:themeColor="accent1"/>
                <w:sz w:val="16"/>
              </w:rPr>
            </w:pPr>
          </w:p>
        </w:tc>
      </w:tr>
      <w:tr w:rsidR="00977A52" w14:paraId="4F15669D"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438417" w14:textId="77777777" w:rsidR="00977A52" w:rsidRPr="00123162" w:rsidRDefault="00977A52" w:rsidP="00024841">
            <w:pPr>
              <w:keepNext/>
              <w:spacing w:before="0" w:after="0"/>
              <w:jc w:val="center"/>
              <w:rPr>
                <w:color w:val="4F81BD" w:themeColor="accent1"/>
              </w:rPr>
            </w:pPr>
            <w:r w:rsidRPr="00123162">
              <w:rPr>
                <w:color w:val="4F81BD" w:themeColor="accent1"/>
                <w:sz w:val="16"/>
              </w:rPr>
              <w:t>..</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2F4285" w14:textId="77777777" w:rsidR="00977A52" w:rsidRPr="00123162" w:rsidRDefault="001F2A7E" w:rsidP="003D7FCF">
            <w:pPr>
              <w:keepNext/>
              <w:spacing w:before="0" w:after="0"/>
              <w:rPr>
                <w:color w:val="4F81BD" w:themeColor="accent1"/>
                <w:sz w:val="16"/>
              </w:rPr>
            </w:pPr>
            <w:r>
              <w:rPr>
                <w:color w:val="4F81BD" w:themeColor="accent1"/>
                <w:sz w:val="16"/>
              </w:rPr>
              <w:t>…</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17ABD3"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27B0BF"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B459DD"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E86242"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0E31E6"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9D4009"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AE804C"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7CB415" w14:textId="77777777" w:rsidR="00977A52" w:rsidRPr="00123162" w:rsidRDefault="00977A52" w:rsidP="003D7FCF">
            <w:pPr>
              <w:keepNext/>
              <w:spacing w:before="0" w:after="0"/>
              <w:jc w:val="center"/>
              <w:rPr>
                <w:color w:val="4F81BD" w:themeColor="accent1"/>
                <w:sz w:val="16"/>
              </w:rPr>
            </w:pPr>
          </w:p>
        </w:tc>
      </w:tr>
      <w:tr w:rsidR="00977A52" w:rsidRPr="00B61218" w14:paraId="25C3CED9"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0E7ED7" w14:textId="77777777" w:rsidR="00977A52" w:rsidRPr="006B0AEC" w:rsidRDefault="00977A52" w:rsidP="00024841">
            <w:pPr>
              <w:keepNext/>
              <w:spacing w:before="0" w:after="0"/>
              <w:jc w:val="center"/>
              <w:rPr>
                <w:b/>
              </w:rPr>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249D80" w14:textId="77777777" w:rsidR="00977A52" w:rsidRPr="006B0AEC" w:rsidRDefault="00977A52" w:rsidP="003D7FCF">
            <w:pPr>
              <w:keepNext/>
              <w:spacing w:before="0" w:after="0"/>
              <w:rPr>
                <w:b/>
                <w:sz w:val="16"/>
              </w:rPr>
            </w:pPr>
            <w:r w:rsidRPr="006B0AEC">
              <w:rPr>
                <w:b/>
                <w:sz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BB1576" w14:textId="77777777" w:rsidR="00977A52" w:rsidRPr="00373C35"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33382B" w14:textId="77777777" w:rsidR="00977A52" w:rsidRPr="00373C35"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FE9D77" w14:textId="77777777" w:rsidR="00977A52" w:rsidRPr="00373C35"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EBC1E4" w14:textId="77777777" w:rsidR="00977A52" w:rsidRPr="00373C35"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79EB45" w14:textId="77777777" w:rsidR="00977A52" w:rsidRPr="00373C35"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438CB0" w14:textId="77777777" w:rsidR="00977A52" w:rsidRPr="00373C35"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790584" w14:textId="77777777" w:rsidR="00977A52" w:rsidRPr="00373C35"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D58106" w14:textId="77777777" w:rsidR="00977A52" w:rsidRPr="00373C35" w:rsidRDefault="00977A52" w:rsidP="003D7FCF">
            <w:pPr>
              <w:keepNext/>
              <w:spacing w:before="0" w:after="0"/>
              <w:jc w:val="center"/>
              <w:rPr>
                <w:color w:val="4F81BD" w:themeColor="accent1"/>
                <w:sz w:val="16"/>
              </w:rPr>
            </w:pPr>
          </w:p>
        </w:tc>
      </w:tr>
      <w:tr w:rsidR="00977A52" w14:paraId="6F0652F6"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E3247C" w14:textId="77777777" w:rsidR="00977A52" w:rsidRDefault="00977A52" w:rsidP="00024841">
            <w:pPr>
              <w:keepNext/>
              <w:spacing w:before="0" w:after="0"/>
              <w:jc w:val="center"/>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FB9818" w14:textId="77777777" w:rsidR="00977A52" w:rsidRDefault="00977A52" w:rsidP="003D7FCF">
            <w:pPr>
              <w:keepNext/>
              <w:spacing w:before="0" w:after="0"/>
              <w:rPr>
                <w:sz w:val="16"/>
              </w:rPr>
            </w:pPr>
            <w:r>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068B8A"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23F729"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CDCB6C"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019487"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ABAB8E"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E11605"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167079" w14:textId="77777777" w:rsidR="00977A52" w:rsidRPr="00123162" w:rsidRDefault="00977A52"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E57D57" w14:textId="77777777" w:rsidR="00977A52" w:rsidRPr="00123162" w:rsidRDefault="00977A52" w:rsidP="003D7FCF">
            <w:pPr>
              <w:keepNext/>
              <w:spacing w:before="0" w:after="0"/>
              <w:jc w:val="center"/>
              <w:rPr>
                <w:color w:val="4F81BD" w:themeColor="accent1"/>
                <w:sz w:val="16"/>
              </w:rPr>
            </w:pPr>
          </w:p>
        </w:tc>
      </w:tr>
      <w:tr w:rsidR="00977A52" w14:paraId="7581EAB7"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A997D5" w14:textId="77777777" w:rsidR="00977A52" w:rsidRDefault="00977A52" w:rsidP="00024841">
            <w:pPr>
              <w:keepNext/>
              <w:spacing w:before="0" w:after="0"/>
              <w:jc w:val="center"/>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32B8F1" w14:textId="77777777" w:rsidR="00977A52" w:rsidRDefault="00977A52" w:rsidP="003D7FCF">
            <w:pPr>
              <w:keepNext/>
              <w:spacing w:before="0" w:after="0"/>
              <w:rPr>
                <w:sz w:val="16"/>
              </w:rPr>
            </w:pPr>
            <w:r>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EDEB56"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6A30C2"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DD7F9B"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754457"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CB67B7"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56B478"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562308" w14:textId="77777777" w:rsidR="00977A52" w:rsidRDefault="00977A52"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8AAFAA" w14:textId="77777777" w:rsidR="00977A52" w:rsidRDefault="00977A52" w:rsidP="003D7FCF">
            <w:pPr>
              <w:keepNext/>
              <w:spacing w:before="0" w:after="0"/>
              <w:jc w:val="center"/>
              <w:rPr>
                <w:sz w:val="16"/>
              </w:rPr>
            </w:pPr>
            <w:r>
              <w:rPr>
                <w:sz w:val="16"/>
              </w:rPr>
              <w:t>100</w:t>
            </w:r>
          </w:p>
        </w:tc>
      </w:tr>
    </w:tbl>
    <w:p w14:paraId="7222333D" w14:textId="77777777" w:rsidR="00622550" w:rsidRDefault="00622550" w:rsidP="00622550">
      <w:pPr>
        <w:pStyle w:val="KBOBHoch"/>
      </w:pPr>
    </w:p>
    <w:p w14:paraId="14166625" w14:textId="4FF11FF4" w:rsidR="00977A52" w:rsidRDefault="007279CA" w:rsidP="00622550">
      <w:pPr>
        <w:keepNext/>
        <w:spacing w:before="480" w:after="0"/>
      </w:pPr>
      <w:r>
        <w:rPr>
          <w:b/>
        </w:rPr>
        <w:t xml:space="preserve">Einsatzplan des </w:t>
      </w:r>
      <w:r w:rsidR="00EE6356">
        <w:rPr>
          <w:b/>
        </w:rPr>
        <w:t>P</w:t>
      </w:r>
      <w:r w:rsidR="00360ED0">
        <w:rPr>
          <w:b/>
        </w:rPr>
        <w:t>rojektleiter</w:t>
      </w:r>
      <w:r w:rsidR="007D46A7">
        <w:rPr>
          <w:b/>
        </w:rPr>
        <w:t>-</w:t>
      </w:r>
      <w:proofErr w:type="spellStart"/>
      <w:r w:rsidR="007D46A7">
        <w:rPr>
          <w:b/>
        </w:rPr>
        <w:t>Stv</w:t>
      </w:r>
      <w:proofErr w:type="spellEnd"/>
      <w:r w:rsidR="007D46A7">
        <w:rPr>
          <w:b/>
        </w:rPr>
        <w:t>.</w:t>
      </w:r>
      <w:r w:rsidR="00977A52">
        <w:rPr>
          <w:b/>
        </w:rPr>
        <w:t>:</w:t>
      </w:r>
    </w:p>
    <w:p w14:paraId="3A595011" w14:textId="77777777" w:rsidR="00977A52" w:rsidRDefault="00977A52" w:rsidP="00622550">
      <w:pPr>
        <w:keepNext/>
        <w:spacing w:before="0" w:after="120"/>
      </w:pPr>
      <w:r>
        <w:t>(für die ersten 24 Monate des Auftrags ab Beginn des Ausführungstermins)</w:t>
      </w:r>
    </w:p>
    <w:tbl>
      <w:tblPr>
        <w:tblW w:w="0" w:type="auto"/>
        <w:tblLook w:val="04A0" w:firstRow="1" w:lastRow="0" w:firstColumn="1" w:lastColumn="0" w:noHBand="0" w:noVBand="1"/>
      </w:tblPr>
      <w:tblGrid>
        <w:gridCol w:w="573"/>
        <w:gridCol w:w="3410"/>
        <w:gridCol w:w="753"/>
        <w:gridCol w:w="754"/>
        <w:gridCol w:w="754"/>
        <w:gridCol w:w="754"/>
        <w:gridCol w:w="754"/>
        <w:gridCol w:w="754"/>
        <w:gridCol w:w="754"/>
        <w:gridCol w:w="754"/>
      </w:tblGrid>
      <w:tr w:rsidR="00CB012C" w14:paraId="6271FD0D"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F615F9D" w14:textId="77777777" w:rsidR="00CB012C" w:rsidRDefault="00CB012C" w:rsidP="00622550">
            <w:pPr>
              <w:keepNext/>
              <w:jc w:val="center"/>
            </w:pPr>
            <w:r>
              <w:rPr>
                <w:b/>
                <w:sz w:val="16"/>
              </w:rPr>
              <w:t>Nr.</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59DCFCC" w14:textId="77777777" w:rsidR="00CB012C" w:rsidRDefault="00CB012C" w:rsidP="00EE6356">
            <w:pPr>
              <w:keepNext/>
              <w:jc w:val="left"/>
              <w:rPr>
                <w:sz w:val="16"/>
              </w:rPr>
            </w:pPr>
            <w:r>
              <w:rPr>
                <w:b/>
                <w:sz w:val="16"/>
              </w:rPr>
              <w:t>Beschreibung des Auftrags</w:t>
            </w:r>
          </w:p>
        </w:tc>
        <w:tc>
          <w:tcPr>
            <w:tcW w:w="6031"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32397CB5" w14:textId="77777777" w:rsidR="00CB012C" w:rsidRDefault="00CB012C" w:rsidP="00622550">
            <w:pPr>
              <w:keepNext/>
              <w:jc w:val="center"/>
              <w:rPr>
                <w:sz w:val="16"/>
              </w:rPr>
            </w:pPr>
            <w:r>
              <w:rPr>
                <w:b/>
                <w:sz w:val="16"/>
              </w:rPr>
              <w:t>Quartal (Beschäftigung in % angeben)</w:t>
            </w:r>
          </w:p>
        </w:tc>
      </w:tr>
      <w:tr w:rsidR="00CB012C" w:rsidRPr="00C84A19" w14:paraId="290BB427"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A05B8A2" w14:textId="77777777" w:rsidR="00CB012C" w:rsidRPr="00C84A19" w:rsidRDefault="00CB012C" w:rsidP="003D7FCF">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88901AE" w14:textId="77777777" w:rsidR="00CB012C" w:rsidRPr="00C84A19" w:rsidRDefault="00CB012C" w:rsidP="003D7FCF">
            <w:pPr>
              <w:keepNext/>
              <w:spacing w:before="0" w:after="0"/>
              <w:rPr>
                <w:sz w:val="16"/>
              </w:rPr>
            </w:pPr>
            <w:r w:rsidRPr="00C84A19">
              <w:rPr>
                <w:sz w:val="16"/>
              </w:rPr>
              <w:t>Quartal ab Auftragserteilung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B126075" w14:textId="77777777" w:rsidR="00CB012C" w:rsidRPr="00C84A19" w:rsidRDefault="00CB012C" w:rsidP="003D7FCF">
            <w:pPr>
              <w:keepNext/>
              <w:spacing w:before="0" w:after="0"/>
              <w:jc w:val="center"/>
              <w:rPr>
                <w:sz w:val="16"/>
              </w:rPr>
            </w:pPr>
            <w:r w:rsidRPr="00C84A19">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B0B1FBA" w14:textId="77777777" w:rsidR="00CB012C" w:rsidRPr="00C84A19" w:rsidRDefault="00CB012C" w:rsidP="003D7FCF">
            <w:pPr>
              <w:keepNext/>
              <w:spacing w:before="0" w:after="0"/>
              <w:jc w:val="center"/>
              <w:rPr>
                <w:sz w:val="16"/>
              </w:rPr>
            </w:pPr>
            <w:r w:rsidRPr="00C84A19">
              <w:rPr>
                <w:b/>
                <w:sz w:val="16"/>
              </w:rPr>
              <w:t>2</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4CCF763" w14:textId="77777777" w:rsidR="00CB012C" w:rsidRPr="00C84A19" w:rsidRDefault="00CB012C" w:rsidP="003D7FCF">
            <w:pPr>
              <w:keepNext/>
              <w:spacing w:before="0" w:after="0"/>
              <w:jc w:val="center"/>
              <w:rPr>
                <w:sz w:val="16"/>
              </w:rPr>
            </w:pPr>
            <w:r w:rsidRPr="00C84A19">
              <w:rPr>
                <w:b/>
                <w:sz w:val="16"/>
              </w:rPr>
              <w:t>3</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63B827C" w14:textId="77777777" w:rsidR="00CB012C" w:rsidRPr="00C84A19" w:rsidRDefault="00CB012C" w:rsidP="003D7FCF">
            <w:pPr>
              <w:keepNext/>
              <w:spacing w:before="0" w:after="0"/>
              <w:jc w:val="center"/>
              <w:rPr>
                <w:sz w:val="16"/>
              </w:rPr>
            </w:pPr>
            <w:r w:rsidRPr="00C84A19">
              <w:rPr>
                <w:b/>
                <w:sz w:val="16"/>
              </w:rPr>
              <w:t>4</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40989A4" w14:textId="77777777" w:rsidR="00CB012C" w:rsidRPr="00C84A19" w:rsidRDefault="00CB012C" w:rsidP="003D7FCF">
            <w:pPr>
              <w:keepNext/>
              <w:spacing w:before="0" w:after="0"/>
              <w:jc w:val="center"/>
              <w:rPr>
                <w:sz w:val="16"/>
              </w:rPr>
            </w:pPr>
            <w:r w:rsidRPr="00C84A19">
              <w:rPr>
                <w:b/>
                <w:sz w:val="16"/>
              </w:rPr>
              <w:t>5</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CF23412" w14:textId="77777777" w:rsidR="00CB012C" w:rsidRPr="00C84A19" w:rsidRDefault="00CB012C" w:rsidP="003D7FCF">
            <w:pPr>
              <w:keepNext/>
              <w:spacing w:before="0" w:after="0"/>
              <w:jc w:val="center"/>
              <w:rPr>
                <w:sz w:val="16"/>
              </w:rPr>
            </w:pPr>
            <w:r w:rsidRPr="00C84A19">
              <w:rPr>
                <w:b/>
                <w:sz w:val="16"/>
              </w:rPr>
              <w:t>6</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2C441B3" w14:textId="77777777" w:rsidR="00CB012C" w:rsidRPr="00C84A19" w:rsidRDefault="00CB012C" w:rsidP="003D7FCF">
            <w:pPr>
              <w:keepNext/>
              <w:spacing w:before="0" w:after="0"/>
              <w:jc w:val="center"/>
              <w:rPr>
                <w:sz w:val="16"/>
              </w:rPr>
            </w:pPr>
            <w:r w:rsidRPr="00C84A19">
              <w:rPr>
                <w:b/>
                <w:sz w:val="16"/>
              </w:rPr>
              <w:t>7</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E193B7A" w14:textId="77777777" w:rsidR="00CB012C" w:rsidRPr="00C84A19" w:rsidRDefault="00CB012C" w:rsidP="003D7FCF">
            <w:pPr>
              <w:keepNext/>
              <w:spacing w:before="0" w:after="0"/>
              <w:jc w:val="center"/>
              <w:rPr>
                <w:sz w:val="16"/>
              </w:rPr>
            </w:pPr>
            <w:r w:rsidRPr="00C84A19">
              <w:rPr>
                <w:b/>
                <w:sz w:val="16"/>
              </w:rPr>
              <w:t>8</w:t>
            </w:r>
          </w:p>
        </w:tc>
      </w:tr>
      <w:tr w:rsidR="00EE6356" w14:paraId="5459556F"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0B0752" w14:textId="77777777" w:rsidR="00EE6356" w:rsidRDefault="00EE6356" w:rsidP="00EE6356">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F24B5BF" w14:textId="77777777" w:rsidR="00EE6356" w:rsidRDefault="00EE6356" w:rsidP="00EE6356">
            <w:pPr>
              <w:keepNext/>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E5D3BE0" w14:textId="61359B28" w:rsidR="00EE6356" w:rsidRDefault="00EE6356" w:rsidP="00EE6356">
            <w:pPr>
              <w:keepNext/>
              <w:spacing w:before="0" w:after="0"/>
              <w:jc w:val="center"/>
              <w:rPr>
                <w:sz w:val="16"/>
              </w:rPr>
            </w:pPr>
            <w:r>
              <w:rPr>
                <w:b/>
                <w:sz w:val="16"/>
              </w:rPr>
              <w:t>0</w:t>
            </w:r>
            <w:r w:rsidR="00C502BD">
              <w:rPr>
                <w:b/>
                <w:sz w:val="16"/>
              </w:rPr>
              <w:t>3</w:t>
            </w:r>
            <w:r>
              <w:rPr>
                <w:b/>
                <w:sz w:val="16"/>
              </w:rPr>
              <w:t>/20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9CED1E5" w14:textId="4ADC3E6A" w:rsidR="00EE6356" w:rsidRDefault="00EE6356" w:rsidP="00EE6356">
            <w:pPr>
              <w:keepNext/>
              <w:spacing w:before="0" w:after="0"/>
              <w:jc w:val="center"/>
              <w:rPr>
                <w:sz w:val="16"/>
              </w:rPr>
            </w:pPr>
            <w:r>
              <w:rPr>
                <w:b/>
                <w:sz w:val="16"/>
              </w:rPr>
              <w:t>0</w:t>
            </w:r>
            <w:r w:rsidR="00C502BD">
              <w:rPr>
                <w:b/>
                <w:sz w:val="16"/>
              </w:rPr>
              <w:t>4</w:t>
            </w:r>
            <w:r>
              <w:rPr>
                <w:b/>
                <w:sz w:val="16"/>
              </w:rPr>
              <w:t>/20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E573003" w14:textId="12252576" w:rsidR="00EE6356" w:rsidRDefault="00EE6356" w:rsidP="00EE6356">
            <w:pPr>
              <w:keepNext/>
              <w:spacing w:before="0" w:after="0"/>
              <w:jc w:val="center"/>
              <w:rPr>
                <w:sz w:val="16"/>
              </w:rPr>
            </w:pPr>
            <w:r>
              <w:rPr>
                <w:b/>
                <w:sz w:val="16"/>
              </w:rPr>
              <w:t>0</w:t>
            </w:r>
            <w:r w:rsidR="00C502BD">
              <w:rPr>
                <w:b/>
                <w:sz w:val="16"/>
              </w:rPr>
              <w:t>1</w:t>
            </w:r>
            <w:r>
              <w:rPr>
                <w:b/>
                <w:sz w:val="16"/>
              </w:rPr>
              <w:t>/2</w:t>
            </w:r>
            <w:r w:rsidR="00C502BD">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1D99345" w14:textId="3F38DC7C" w:rsidR="00EE6356" w:rsidRDefault="00EE6356" w:rsidP="00EE6356">
            <w:pPr>
              <w:keepNext/>
              <w:spacing w:before="0" w:after="0"/>
              <w:jc w:val="center"/>
              <w:rPr>
                <w:sz w:val="16"/>
              </w:rPr>
            </w:pPr>
            <w:r>
              <w:rPr>
                <w:b/>
                <w:sz w:val="16"/>
              </w:rPr>
              <w:t>0</w:t>
            </w:r>
            <w:r w:rsidR="00C502BD">
              <w:rPr>
                <w:b/>
                <w:sz w:val="16"/>
              </w:rPr>
              <w:t>2</w:t>
            </w:r>
            <w:r>
              <w:rPr>
                <w:b/>
                <w:sz w:val="16"/>
              </w:rPr>
              <w:t>/21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2F3900A" w14:textId="615D8F61" w:rsidR="00EE6356" w:rsidRDefault="00EE6356" w:rsidP="00EE6356">
            <w:pPr>
              <w:keepNext/>
              <w:spacing w:before="0" w:after="0"/>
              <w:jc w:val="center"/>
              <w:rPr>
                <w:sz w:val="16"/>
              </w:rPr>
            </w:pPr>
            <w:r>
              <w:rPr>
                <w:b/>
                <w:sz w:val="16"/>
              </w:rPr>
              <w:t>0</w:t>
            </w:r>
            <w:r w:rsidR="00C502BD">
              <w:rPr>
                <w:b/>
                <w:sz w:val="16"/>
              </w:rPr>
              <w:t>3</w:t>
            </w:r>
            <w:r>
              <w:rPr>
                <w:b/>
                <w:sz w:val="16"/>
              </w:rPr>
              <w:t>/21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4E99E88" w14:textId="3AC2CEAE" w:rsidR="00EE6356" w:rsidRDefault="00EE6356" w:rsidP="00EE6356">
            <w:pPr>
              <w:keepNext/>
              <w:spacing w:before="0" w:after="0"/>
              <w:jc w:val="center"/>
              <w:rPr>
                <w:sz w:val="16"/>
              </w:rPr>
            </w:pPr>
            <w:r>
              <w:rPr>
                <w:b/>
                <w:sz w:val="16"/>
              </w:rPr>
              <w:t>0</w:t>
            </w:r>
            <w:r w:rsidR="00C502BD">
              <w:rPr>
                <w:b/>
                <w:sz w:val="16"/>
              </w:rPr>
              <w:t>4</w:t>
            </w:r>
            <w:r>
              <w:rPr>
                <w:b/>
                <w:sz w:val="16"/>
              </w:rPr>
              <w:t>/21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173AB82" w14:textId="6030DB55" w:rsidR="00EE6356" w:rsidRDefault="00EE6356" w:rsidP="00EE6356">
            <w:pPr>
              <w:keepNext/>
              <w:spacing w:before="0" w:after="0"/>
              <w:jc w:val="center"/>
              <w:rPr>
                <w:sz w:val="16"/>
              </w:rPr>
            </w:pPr>
            <w:r>
              <w:rPr>
                <w:b/>
                <w:sz w:val="16"/>
              </w:rPr>
              <w:t>0</w:t>
            </w:r>
            <w:r w:rsidR="00C502BD">
              <w:rPr>
                <w:b/>
                <w:sz w:val="16"/>
              </w:rPr>
              <w:t>1</w:t>
            </w:r>
            <w:r>
              <w:rPr>
                <w:b/>
                <w:sz w:val="16"/>
              </w:rPr>
              <w:t>/2</w:t>
            </w:r>
            <w:r w:rsidR="00C502BD">
              <w:rPr>
                <w:b/>
                <w:sz w:val="16"/>
              </w:rPr>
              <w:t>2</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D878DD6" w14:textId="3E60C2E5" w:rsidR="00EE6356" w:rsidRDefault="00EE6356" w:rsidP="00EE6356">
            <w:pPr>
              <w:keepNext/>
              <w:spacing w:before="0" w:after="0"/>
              <w:jc w:val="center"/>
              <w:rPr>
                <w:sz w:val="16"/>
              </w:rPr>
            </w:pPr>
            <w:r>
              <w:rPr>
                <w:b/>
                <w:sz w:val="16"/>
              </w:rPr>
              <w:t>0</w:t>
            </w:r>
            <w:r w:rsidR="00C502BD">
              <w:rPr>
                <w:b/>
                <w:sz w:val="16"/>
              </w:rPr>
              <w:t>2</w:t>
            </w:r>
            <w:r>
              <w:rPr>
                <w:b/>
                <w:sz w:val="16"/>
              </w:rPr>
              <w:t>/22</w:t>
            </w:r>
          </w:p>
        </w:tc>
      </w:tr>
      <w:tr w:rsidR="00CB012C" w14:paraId="38B2AF25"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2F658F" w14:textId="77777777" w:rsidR="00CB012C" w:rsidRDefault="00CB012C" w:rsidP="003D7FCF">
            <w:pPr>
              <w:keepNext/>
              <w:spacing w:before="0" w:after="0"/>
            </w:pPr>
            <w:r>
              <w:rPr>
                <w:sz w:val="16"/>
              </w:rPr>
              <w:t>1</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57D771" w14:textId="77777777" w:rsidR="00CB012C" w:rsidRPr="00123162" w:rsidRDefault="00CB012C" w:rsidP="003D7FCF">
            <w:pPr>
              <w:keepNext/>
              <w:spacing w:before="0" w:after="0"/>
              <w:rPr>
                <w:color w:val="4F81BD" w:themeColor="accent1"/>
                <w:sz w:val="16"/>
              </w:rPr>
            </w:pPr>
            <w:r w:rsidRPr="00123162">
              <w:rPr>
                <w:color w:val="4F81BD" w:themeColor="accent1"/>
                <w:sz w:val="16"/>
              </w:rPr>
              <w:t>(bestehende Aufträge auflisten)</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F1089C"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E40B23"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8BF59D"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5A4ED8"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8F80E6"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50B585"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509179"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E9A6D9" w14:textId="77777777" w:rsidR="00CB012C" w:rsidRPr="00123162" w:rsidRDefault="00CB012C" w:rsidP="003D7FCF">
            <w:pPr>
              <w:keepNext/>
              <w:spacing w:before="0" w:after="0"/>
              <w:jc w:val="center"/>
              <w:rPr>
                <w:color w:val="4F81BD" w:themeColor="accent1"/>
                <w:sz w:val="16"/>
              </w:rPr>
            </w:pPr>
          </w:p>
        </w:tc>
      </w:tr>
      <w:tr w:rsidR="00CB012C" w14:paraId="66BD366A"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F5EFE4" w14:textId="77777777" w:rsidR="00CB012C" w:rsidRPr="002121AC" w:rsidRDefault="00CB012C" w:rsidP="003D7FCF">
            <w:pPr>
              <w:keepNext/>
              <w:spacing w:before="0" w:after="0"/>
            </w:pPr>
            <w:r w:rsidRPr="002121AC">
              <w:rPr>
                <w:sz w:val="16"/>
              </w:rPr>
              <w:t>2</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00C250" w14:textId="77777777" w:rsidR="00CB012C" w:rsidRPr="002121AC" w:rsidRDefault="00CB012C" w:rsidP="003D7FCF">
            <w:pPr>
              <w:keepNext/>
              <w:spacing w:before="0" w:after="0"/>
              <w:rPr>
                <w:color w:val="4F81BD" w:themeColor="accent1"/>
                <w:sz w:val="16"/>
              </w:rPr>
            </w:pPr>
            <w:r>
              <w:rPr>
                <w:color w:val="4F81BD" w:themeColor="accent1"/>
                <w:sz w:val="16"/>
              </w:rPr>
              <w:t>…</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2B51A6" w14:textId="77777777" w:rsidR="00CB012C" w:rsidRPr="002121AC"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E83E4C"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AAC026"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9A6A25"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E6B621"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E5DBAA"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28F422"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62A7AFE" w14:textId="77777777" w:rsidR="00CB012C" w:rsidRPr="00123162" w:rsidRDefault="00CB012C" w:rsidP="003D7FCF">
            <w:pPr>
              <w:keepNext/>
              <w:spacing w:before="0" w:after="0"/>
              <w:jc w:val="center"/>
              <w:rPr>
                <w:color w:val="4F81BD" w:themeColor="accent1"/>
                <w:sz w:val="16"/>
              </w:rPr>
            </w:pPr>
          </w:p>
        </w:tc>
      </w:tr>
      <w:tr w:rsidR="00CB012C" w14:paraId="69B83C3E"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DD800A" w14:textId="77777777" w:rsidR="00CB012C" w:rsidRPr="00123162" w:rsidRDefault="00CB012C" w:rsidP="003D7FCF">
            <w:pPr>
              <w:keepNext/>
              <w:spacing w:before="0" w:after="0"/>
              <w:rPr>
                <w:color w:val="4F81BD" w:themeColor="accent1"/>
              </w:rPr>
            </w:pPr>
            <w:r w:rsidRPr="00123162">
              <w:rPr>
                <w:color w:val="4F81BD" w:themeColor="accent1"/>
                <w:sz w:val="16"/>
              </w:rPr>
              <w:t>..</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85B8F3" w14:textId="77777777" w:rsidR="00CB012C" w:rsidRPr="00123162" w:rsidRDefault="00CB012C" w:rsidP="003D7FCF">
            <w:pPr>
              <w:keepNext/>
              <w:spacing w:before="0" w:after="0"/>
              <w:rPr>
                <w:color w:val="4F81BD" w:themeColor="accent1"/>
                <w:sz w:val="16"/>
              </w:rPr>
            </w:pPr>
            <w:r>
              <w:rPr>
                <w:color w:val="4F81BD" w:themeColor="accent1"/>
                <w:sz w:val="16"/>
              </w:rPr>
              <w:t>…</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1540C2"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621D54"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0C0AF7"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0D6B7D"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E1785F"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D3A5CF"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8CD31C"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8BBC00" w14:textId="77777777" w:rsidR="00CB012C" w:rsidRPr="00123162" w:rsidRDefault="00CB012C" w:rsidP="003D7FCF">
            <w:pPr>
              <w:keepNext/>
              <w:spacing w:before="0" w:after="0"/>
              <w:jc w:val="center"/>
              <w:rPr>
                <w:color w:val="4F81BD" w:themeColor="accent1"/>
                <w:sz w:val="16"/>
              </w:rPr>
            </w:pPr>
          </w:p>
        </w:tc>
      </w:tr>
      <w:tr w:rsidR="00CB012C" w:rsidRPr="00B61218" w14:paraId="31838C81"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EBF442" w14:textId="77777777" w:rsidR="00CB012C" w:rsidRPr="006B0AEC" w:rsidRDefault="00CB012C" w:rsidP="003D7FCF">
            <w:pPr>
              <w:keepNext/>
              <w:spacing w:before="0" w:after="0"/>
              <w:rPr>
                <w:b/>
              </w:rPr>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066ABC" w14:textId="77777777" w:rsidR="00CB012C" w:rsidRPr="006B0AEC" w:rsidRDefault="00CB012C" w:rsidP="003D7FCF">
            <w:pPr>
              <w:keepNext/>
              <w:spacing w:before="0" w:after="0"/>
              <w:rPr>
                <w:b/>
                <w:sz w:val="16"/>
              </w:rPr>
            </w:pPr>
            <w:r w:rsidRPr="006B0AEC">
              <w:rPr>
                <w:b/>
                <w:sz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397135" w14:textId="77777777" w:rsidR="00CB012C" w:rsidRPr="00373C35"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B8DFF7" w14:textId="77777777" w:rsidR="00CB012C" w:rsidRPr="00373C35"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74B4CF" w14:textId="77777777" w:rsidR="00CB012C" w:rsidRPr="00373C35"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495E3C" w14:textId="77777777" w:rsidR="00CB012C" w:rsidRPr="00373C35"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B1195C" w14:textId="77777777" w:rsidR="00CB012C" w:rsidRPr="00373C35"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26B81D" w14:textId="77777777" w:rsidR="00CB012C" w:rsidRPr="00373C35"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71F446" w14:textId="77777777" w:rsidR="00CB012C" w:rsidRPr="00373C35"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B4DCB3" w14:textId="77777777" w:rsidR="00CB012C" w:rsidRPr="00373C35" w:rsidRDefault="00CB012C" w:rsidP="003D7FCF">
            <w:pPr>
              <w:keepNext/>
              <w:spacing w:before="0" w:after="0"/>
              <w:jc w:val="center"/>
              <w:rPr>
                <w:color w:val="4F81BD" w:themeColor="accent1"/>
                <w:sz w:val="16"/>
              </w:rPr>
            </w:pPr>
          </w:p>
        </w:tc>
      </w:tr>
      <w:tr w:rsidR="00CB012C" w14:paraId="1929EC09"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B203A9" w14:textId="77777777" w:rsidR="00CB012C" w:rsidRDefault="00CB012C" w:rsidP="003D7FCF">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433938" w14:textId="77777777" w:rsidR="00CB012C" w:rsidRDefault="00CB012C" w:rsidP="003D7FCF">
            <w:pPr>
              <w:keepNext/>
              <w:spacing w:before="0" w:after="0"/>
              <w:rPr>
                <w:sz w:val="16"/>
              </w:rPr>
            </w:pPr>
            <w:r>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F6F67A"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5A9E0F"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6E62F6"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D77C70"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CDC54F"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171B79"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85DE82" w14:textId="77777777" w:rsidR="00CB012C" w:rsidRPr="00123162" w:rsidRDefault="00CB012C" w:rsidP="003D7FCF">
            <w:pPr>
              <w:keepNext/>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B5C3EB" w14:textId="77777777" w:rsidR="00CB012C" w:rsidRPr="00123162" w:rsidRDefault="00CB012C" w:rsidP="003D7FCF">
            <w:pPr>
              <w:keepNext/>
              <w:spacing w:before="0" w:after="0"/>
              <w:jc w:val="center"/>
              <w:rPr>
                <w:color w:val="4F81BD" w:themeColor="accent1"/>
                <w:sz w:val="16"/>
              </w:rPr>
            </w:pPr>
          </w:p>
        </w:tc>
      </w:tr>
      <w:tr w:rsidR="00CB012C" w14:paraId="19F1F857" w14:textId="77777777" w:rsidTr="00DE492B">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50CAB1" w14:textId="77777777" w:rsidR="00CB012C" w:rsidRDefault="00CB012C" w:rsidP="003D7FCF">
            <w:pPr>
              <w:keepNext/>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7CD5B2" w14:textId="77777777" w:rsidR="00CB012C" w:rsidRDefault="00CB012C" w:rsidP="003D7FCF">
            <w:pPr>
              <w:keepNext/>
              <w:spacing w:before="0" w:after="0"/>
              <w:rPr>
                <w:sz w:val="16"/>
              </w:rPr>
            </w:pPr>
            <w:r>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1EEEFF"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C3849B"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C2EB39"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C6DD65"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2856EB"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9B2613"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10834A" w14:textId="77777777" w:rsidR="00CB012C" w:rsidRDefault="00CB012C" w:rsidP="003D7FCF">
            <w:pPr>
              <w:keepNext/>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89864C" w14:textId="77777777" w:rsidR="00CB012C" w:rsidRDefault="00CB012C" w:rsidP="003D7FCF">
            <w:pPr>
              <w:keepNext/>
              <w:spacing w:before="0" w:after="0"/>
              <w:jc w:val="center"/>
              <w:rPr>
                <w:sz w:val="16"/>
              </w:rPr>
            </w:pPr>
            <w:r>
              <w:rPr>
                <w:sz w:val="16"/>
              </w:rPr>
              <w:t>100</w:t>
            </w:r>
          </w:p>
        </w:tc>
      </w:tr>
    </w:tbl>
    <w:p w14:paraId="72D0D634" w14:textId="77777777" w:rsidR="00CB012C" w:rsidRDefault="00CB012C" w:rsidP="00977A52">
      <w:pPr>
        <w:spacing w:before="0" w:after="120"/>
      </w:pPr>
    </w:p>
    <w:p w14:paraId="50B6765C" w14:textId="77777777" w:rsidR="00977A52" w:rsidRDefault="00977A52" w:rsidP="00977A52">
      <w:pPr>
        <w:spacing w:before="240" w:after="120"/>
      </w:pPr>
      <w:r w:rsidRPr="002121AC">
        <w:t>Vom Anbieter ist aufzuzeigen, wie er die personelle Einsatzplanung seines Teams unter Berücksichtigung der Auslastung organisiert (max. ½ Seite A4).</w:t>
      </w:r>
    </w:p>
    <w:p w14:paraId="02E78FCD" w14:textId="1A6DBCEA" w:rsidR="001F2A7E" w:rsidRDefault="00622550" w:rsidP="001F2A7E">
      <w:pPr>
        <w:tabs>
          <w:tab w:val="left" w:pos="2552"/>
        </w:tabs>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AB10EF4" w14:textId="4B53B1B0" w:rsidR="00894E7B" w:rsidRDefault="00894E7B" w:rsidP="00894E7B"/>
    <w:p w14:paraId="2BFE9576" w14:textId="24E965A7" w:rsidR="00BE1A83" w:rsidRPr="00F87BA3" w:rsidRDefault="00BE1A83" w:rsidP="00BE1A83">
      <w:pPr>
        <w:pStyle w:val="KBOBTitel2"/>
      </w:pPr>
      <w:r w:rsidRPr="00F87BA3">
        <w:t xml:space="preserve">Nachweis </w:t>
      </w:r>
      <w:r w:rsidRPr="00BE1A83">
        <w:t xml:space="preserve">bezüglich </w:t>
      </w:r>
      <w:r>
        <w:t xml:space="preserve">Leistungsanteil </w:t>
      </w:r>
      <w:proofErr w:type="spellStart"/>
      <w:r w:rsidRPr="00BE1A83">
        <w:t>Unterakkordant</w:t>
      </w:r>
      <w:proofErr w:type="spellEnd"/>
      <w:r w:rsidRPr="00BE1A83">
        <w:t xml:space="preserve"> / Subplaner </w:t>
      </w:r>
      <w:r>
        <w:t xml:space="preserve">(EK </w:t>
      </w:r>
      <w:r>
        <w:t>5</w:t>
      </w:r>
      <w:r w:rsidRPr="00F87BA3">
        <w:t>)</w:t>
      </w:r>
    </w:p>
    <w:p w14:paraId="1BC1C2B0" w14:textId="7D8E1409" w:rsidR="00BE1A83" w:rsidRDefault="00BE1A83" w:rsidP="00BE1A83">
      <w:pPr>
        <w:rPr>
          <w:bCs/>
        </w:rPr>
      </w:pPr>
      <w:r w:rsidRPr="00BE1A83">
        <w:rPr>
          <w:bCs/>
        </w:rPr>
        <w:t xml:space="preserve">Nachweis, dass maximal 50% der Leistungen durch </w:t>
      </w:r>
      <w:proofErr w:type="spellStart"/>
      <w:r w:rsidRPr="00BE1A83">
        <w:rPr>
          <w:bCs/>
        </w:rPr>
        <w:t>Unterakkordant</w:t>
      </w:r>
      <w:proofErr w:type="spellEnd"/>
      <w:r w:rsidRPr="00BE1A83">
        <w:rPr>
          <w:bCs/>
        </w:rPr>
        <w:t xml:space="preserve"> / Subplaner erbracht werden (detaillierte Auflistung der allfällig vorgesehenen </w:t>
      </w:r>
      <w:proofErr w:type="spellStart"/>
      <w:r w:rsidRPr="00BE1A83">
        <w:rPr>
          <w:bCs/>
        </w:rPr>
        <w:t>Unterakkordant</w:t>
      </w:r>
      <w:proofErr w:type="spellEnd"/>
      <w:r w:rsidRPr="00BE1A83">
        <w:rPr>
          <w:bCs/>
        </w:rPr>
        <w:t xml:space="preserve"> / Subplaner inkl. deren Leistungsanteil</w:t>
      </w:r>
      <w:r>
        <w:rPr>
          <w:bCs/>
        </w:rPr>
        <w:t xml:space="preserve"> im Kapitel 1.1 der vorliegenden Ausschreibungsunterlagen</w:t>
      </w:r>
      <w:r w:rsidRPr="00BE1A83">
        <w:rPr>
          <w:bCs/>
        </w:rPr>
        <w:t>).</w:t>
      </w:r>
    </w:p>
    <w:p w14:paraId="5DB7BD99" w14:textId="77777777" w:rsidR="00BE1A83" w:rsidRDefault="00BE1A83" w:rsidP="00BE1A83">
      <w:pPr>
        <w:keepNext/>
      </w:pPr>
      <w:r>
        <w:lastRenderedPageBreak/>
        <w:t>Eignungskriterium erfüllt:</w:t>
      </w:r>
    </w:p>
    <w:p w14:paraId="6CF177E9" w14:textId="2A81EFF2" w:rsidR="00BE1A83" w:rsidRDefault="00BE1A83" w:rsidP="00BE1A83">
      <w:pPr>
        <w:keepNext/>
        <w:tabs>
          <w:tab w:val="left" w:pos="720"/>
          <w:tab w:val="left" w:pos="9360"/>
        </w:tabs>
        <w:ind w:left="720" w:hanging="720"/>
      </w:pPr>
      <w:r>
        <w:rPr>
          <w:rFonts w:cs="Arial"/>
          <w:b/>
          <w:szCs w:val="20"/>
        </w:rPr>
        <w:fldChar w:fldCharType="begin">
          <w:ffData>
            <w:name w:val=""/>
            <w:enabled/>
            <w:calcOnExit w:val="0"/>
            <w:checkBox>
              <w:sizeAuto/>
              <w:default w:val="0"/>
            </w:checkBox>
          </w:ffData>
        </w:fldChar>
      </w:r>
      <w:r>
        <w:rPr>
          <w:rFonts w:cs="Arial"/>
          <w:b/>
          <w:szCs w:val="20"/>
        </w:rPr>
        <w:instrText xml:space="preserve"> FORMCHECKBOX </w:instrText>
      </w:r>
      <w:r>
        <w:rPr>
          <w:rFonts w:cs="Arial"/>
          <w:b/>
          <w:szCs w:val="20"/>
        </w:rPr>
      </w:r>
      <w:r>
        <w:rPr>
          <w:rFonts w:cs="Arial"/>
          <w:b/>
          <w:szCs w:val="20"/>
        </w:rPr>
        <w:fldChar w:fldCharType="separate"/>
      </w:r>
      <w:r>
        <w:rPr>
          <w:rFonts w:cs="Arial"/>
          <w:b/>
          <w:szCs w:val="20"/>
        </w:rPr>
        <w:fldChar w:fldCharType="end"/>
      </w:r>
      <w:r>
        <w:tab/>
        <w:t xml:space="preserve">Ja. Der Anbieter bestätigt mit seiner Unterschrift auf der Offerte, dass er keine </w:t>
      </w:r>
      <w:proofErr w:type="spellStart"/>
      <w:r w:rsidRPr="00BE1A83">
        <w:t>Unterakkordant</w:t>
      </w:r>
      <w:proofErr w:type="spellEnd"/>
      <w:r w:rsidRPr="00BE1A83">
        <w:t xml:space="preserve"> / Subplaner </w:t>
      </w:r>
      <w:r>
        <w:t>einsetzt.</w:t>
      </w:r>
    </w:p>
    <w:p w14:paraId="069223FA" w14:textId="40D6CB61" w:rsidR="00BE1A83" w:rsidRDefault="00BE1A83" w:rsidP="00BE1A83">
      <w:pPr>
        <w:keepNext/>
        <w:tabs>
          <w:tab w:val="left" w:pos="720"/>
          <w:tab w:val="left" w:pos="9360"/>
        </w:tabs>
        <w:ind w:left="720" w:hanging="720"/>
      </w:pPr>
      <w:r>
        <w:rPr>
          <w:rFonts w:cs="Arial"/>
          <w:b/>
          <w:szCs w:val="20"/>
        </w:rPr>
        <w:fldChar w:fldCharType="begin">
          <w:ffData>
            <w:name w:val=""/>
            <w:enabled/>
            <w:calcOnExit w:val="0"/>
            <w:checkBox>
              <w:sizeAuto/>
              <w:default w:val="0"/>
            </w:checkBox>
          </w:ffData>
        </w:fldChar>
      </w:r>
      <w:r>
        <w:rPr>
          <w:rFonts w:cs="Arial"/>
          <w:b/>
          <w:szCs w:val="20"/>
        </w:rPr>
        <w:instrText xml:space="preserve"> FORMCHECKBOX </w:instrText>
      </w:r>
      <w:r>
        <w:rPr>
          <w:rFonts w:cs="Arial"/>
          <w:b/>
          <w:szCs w:val="20"/>
        </w:rPr>
      </w:r>
      <w:r>
        <w:rPr>
          <w:rFonts w:cs="Arial"/>
          <w:b/>
          <w:szCs w:val="20"/>
        </w:rPr>
        <w:fldChar w:fldCharType="separate"/>
      </w:r>
      <w:r>
        <w:rPr>
          <w:rFonts w:cs="Arial"/>
          <w:b/>
          <w:szCs w:val="20"/>
        </w:rPr>
        <w:fldChar w:fldCharType="end"/>
      </w:r>
      <w:r>
        <w:tab/>
        <w:t xml:space="preserve">Ja. Der Anbieter bestätigt mit seiner Unterschrift auf der Offerte, dass maximal 50% der Leistungen durch </w:t>
      </w:r>
      <w:proofErr w:type="spellStart"/>
      <w:r w:rsidRPr="00BE1A83">
        <w:t>Unterakkordant</w:t>
      </w:r>
      <w:proofErr w:type="spellEnd"/>
      <w:r w:rsidRPr="00BE1A83">
        <w:t xml:space="preserve"> / Subplaner </w:t>
      </w:r>
      <w:r>
        <w:t>erbracht werden.</w:t>
      </w:r>
    </w:p>
    <w:p w14:paraId="64D492FD" w14:textId="77777777" w:rsidR="00D73351" w:rsidRDefault="00D73351" w:rsidP="00894E7B"/>
    <w:p w14:paraId="7FA9DCB8" w14:textId="77777777" w:rsidR="001F2A7E" w:rsidRPr="00D10E1A" w:rsidRDefault="009E7AAA" w:rsidP="000154DC">
      <w:pPr>
        <w:pStyle w:val="KBOBTitel1"/>
      </w:pPr>
      <w:r>
        <w:t>Angaben zu den</w:t>
      </w:r>
      <w:r w:rsidR="001F2A7E" w:rsidRPr="00D10E1A">
        <w:t xml:space="preserve"> </w:t>
      </w:r>
      <w:r w:rsidR="001F2A7E">
        <w:t>Zuschlagskriterien</w:t>
      </w:r>
    </w:p>
    <w:p w14:paraId="32857262" w14:textId="77777777" w:rsidR="001F2A7E" w:rsidRDefault="001F2A7E" w:rsidP="001F2A7E">
      <w:r>
        <w:t xml:space="preserve">Diese </w:t>
      </w:r>
      <w:r w:rsidR="009E7AAA">
        <w:t>Angaben</w:t>
      </w:r>
      <w:r>
        <w:t xml:space="preserve"> dienen </w:t>
      </w:r>
      <w:r w:rsidR="009E7AAA">
        <w:t xml:space="preserve">dem Vergabeverfahren und sind zudem </w:t>
      </w:r>
      <w:r>
        <w:t>Vertragsbestandteil.</w:t>
      </w:r>
    </w:p>
    <w:p w14:paraId="4481F70A" w14:textId="77E868FD" w:rsidR="001F2A7E" w:rsidRPr="00A77C2C" w:rsidRDefault="001F2A7E" w:rsidP="00A77C2C"/>
    <w:p w14:paraId="7828EE4C" w14:textId="5A72E63B" w:rsidR="00A77C2C" w:rsidRDefault="00A77C2C" w:rsidP="00A77C2C">
      <w:pPr>
        <w:pStyle w:val="KBOBTitel2"/>
      </w:pPr>
      <w:r>
        <w:t>Aufgabenspezifische Kompetenzen und Referenzen der Schlüsselpersonen (ZK 1)</w:t>
      </w:r>
    </w:p>
    <w:p w14:paraId="554ADBD5" w14:textId="7D5CE69E" w:rsidR="00A77C2C" w:rsidRDefault="00A77C2C" w:rsidP="00A77C2C">
      <w:r w:rsidRPr="00FC1040">
        <w:t xml:space="preserve">Angaben über die Berufserfahrung der Schlüsselpersonen, wie Lebenslauf, Dauer der ausgeübten Tätigkeiten, Aus- und Weiterbildung, Angaben über Tätigkeiten in konkreten Projekten mit Bezug zur vorliegenden Leistung, Angaben zu den Referenzen etc. </w:t>
      </w:r>
      <w:r w:rsidR="001C6BF5">
        <w:t>m</w:t>
      </w:r>
      <w:r w:rsidRPr="00FC1040">
        <w:t>ax. 3 Seiten/Person.</w:t>
      </w:r>
    </w:p>
    <w:p w14:paraId="0E252BFF" w14:textId="77777777" w:rsidR="009273CC" w:rsidRDefault="009273CC" w:rsidP="009273CC">
      <w:r>
        <w:t xml:space="preserve">Pro Schlüsselperson je 1 Referenzprojekt über abgeschlossene Arbeiten in gleichwertiger Funktion oder </w:t>
      </w:r>
      <w:proofErr w:type="spellStart"/>
      <w:r>
        <w:t>Stv</w:t>
      </w:r>
      <w:proofErr w:type="spellEnd"/>
      <w:r>
        <w:t>.-Funktion mit vergleichbarer Komplexität und aus dem gleichen Fachbereich für UVB Hauptuntersuchung und UBB (1 Referenzprojekt genügt, falls UVB Hauptuntersuchung und UBB im gleichen Projekt). Für:</w:t>
      </w:r>
    </w:p>
    <w:p w14:paraId="43158943" w14:textId="77777777" w:rsidR="009273CC" w:rsidRDefault="009273CC" w:rsidP="009273CC">
      <w:r>
        <w:t>- ZK 1.1: Projektleiter, Gewichtung 25%</w:t>
      </w:r>
    </w:p>
    <w:p w14:paraId="2C3FAEF3" w14:textId="77777777" w:rsidR="009273CC" w:rsidRDefault="009273CC" w:rsidP="009273CC">
      <w:r>
        <w:t>- ZK 1.2: Projektleiter-</w:t>
      </w:r>
      <w:proofErr w:type="spellStart"/>
      <w:r>
        <w:t>Stv</w:t>
      </w:r>
      <w:proofErr w:type="spellEnd"/>
      <w:r>
        <w:t>., Gewichtung 10%</w:t>
      </w:r>
    </w:p>
    <w:p w14:paraId="1AC043C7" w14:textId="5E373192" w:rsidR="009273CC" w:rsidRPr="00A77C2C" w:rsidRDefault="009273CC" w:rsidP="009273CC">
      <w:pPr>
        <w:rPr>
          <w:highlight w:val="yellow"/>
        </w:rPr>
      </w:pPr>
      <w:r>
        <w:t>Bewertung: Berufserfahrung und Erfahrung der Schlüsselperson; Komplexität, Vergleichbarkeit und Kontext des Referenzprojekts; bearbeitete Projektelemente UVB 2. oder 3. Stufe; bearbeitete Fachbereiche; UBB-Erfahrungen; weitere projektspezifische Vorteile; Aus- und Weiterbildung.</w:t>
      </w:r>
    </w:p>
    <w:p w14:paraId="440B0BFA" w14:textId="12D33BFF" w:rsidR="00A77C2C" w:rsidRPr="00A77C2C" w:rsidRDefault="00A77C2C" w:rsidP="00A77C2C">
      <w:pPr>
        <w:pStyle w:val="KBOBTitel3"/>
      </w:pPr>
      <w:r w:rsidRPr="00A77C2C">
        <w:t>Qualifikation des Projektleiters</w:t>
      </w:r>
      <w:r w:rsidR="00D81AA1">
        <w:t xml:space="preserve"> </w:t>
      </w:r>
      <w:r w:rsidRPr="00A77C2C">
        <w:t xml:space="preserve">(ZK </w:t>
      </w:r>
      <w:r>
        <w:t>1</w:t>
      </w:r>
      <w:r w:rsidRPr="00A77C2C">
        <w:t>.1)</w:t>
      </w:r>
    </w:p>
    <w:p w14:paraId="570717C7" w14:textId="207BB52B" w:rsidR="00A77C2C" w:rsidRPr="00A77C2C" w:rsidRDefault="00A77C2C" w:rsidP="00A77C2C">
      <w:pPr>
        <w:tabs>
          <w:tab w:val="left" w:pos="4320"/>
          <w:tab w:val="left" w:pos="10080"/>
        </w:tabs>
        <w:spacing w:before="120" w:after="120"/>
      </w:pPr>
      <w:r>
        <w:t>Für Schlüsselperson mit der Funktion:</w:t>
      </w:r>
      <w:r>
        <w:tab/>
      </w:r>
      <w:r w:rsidR="00D81AA1">
        <w:rPr>
          <w:b/>
        </w:rPr>
        <w:t>PL</w:t>
      </w:r>
    </w:p>
    <w:p w14:paraId="4628178B" w14:textId="77777777" w:rsidR="00A77C2C" w:rsidRPr="00586C8B" w:rsidRDefault="00A77C2C" w:rsidP="00A77C2C">
      <w:pPr>
        <w:tabs>
          <w:tab w:val="left" w:pos="2552"/>
        </w:tabs>
        <w:spacing w:before="120" w:after="120"/>
        <w:rPr>
          <w:b/>
        </w:rPr>
      </w:pPr>
      <w:r>
        <w:t>Name:</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0B1BF8B4" w14:textId="77777777" w:rsidR="00A77C2C" w:rsidRDefault="00A77C2C" w:rsidP="00A77C2C">
      <w:pPr>
        <w:tabs>
          <w:tab w:val="left" w:pos="2552"/>
        </w:tabs>
        <w:spacing w:before="120" w:after="120"/>
      </w:pPr>
      <w:r>
        <w:t>Vorname: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B20D6A0" w14:textId="77777777" w:rsidR="00A77C2C" w:rsidRDefault="00A77C2C" w:rsidP="00A77C2C">
      <w:pPr>
        <w:tabs>
          <w:tab w:val="left" w:pos="2552"/>
        </w:tabs>
        <w:spacing w:before="120" w:after="120"/>
      </w:pPr>
      <w:r>
        <w:t>Beruf, Diplomjahr: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5D68BAC" w14:textId="77777777" w:rsidR="00A77C2C" w:rsidRDefault="00A77C2C" w:rsidP="00A77C2C">
      <w:pPr>
        <w:tabs>
          <w:tab w:val="left" w:pos="2552"/>
        </w:tabs>
        <w:spacing w:before="120" w:after="120"/>
      </w:pPr>
      <w:r>
        <w:t>Ausbildung/Weiterbildung: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2B90D44" w14:textId="49A3B9A1" w:rsidR="00A77C2C" w:rsidRDefault="00DE492B" w:rsidP="00A77C2C">
      <w:pPr>
        <w:tabs>
          <w:tab w:val="left" w:pos="2552"/>
        </w:tabs>
        <w:spacing w:before="360" w:after="0"/>
      </w:pPr>
      <w:r>
        <w:rPr>
          <w:b/>
        </w:rPr>
        <w:t>Referenz</w:t>
      </w:r>
      <w:r w:rsidR="009273CC">
        <w:rPr>
          <w:b/>
        </w:rPr>
        <w:t xml:space="preserve"> 1</w:t>
      </w:r>
    </w:p>
    <w:p w14:paraId="203EC3FE" w14:textId="77777777" w:rsidR="00A77C2C" w:rsidRDefault="00A77C2C" w:rsidP="00A77C2C">
      <w:pPr>
        <w:tabs>
          <w:tab w:val="left" w:pos="2552"/>
        </w:tabs>
        <w:spacing w:before="120" w:after="120"/>
        <w:rPr>
          <w:b/>
        </w:rPr>
      </w:pPr>
      <w:r>
        <w:t>Projekt:</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22F1BC65" w14:textId="77777777" w:rsidR="00A77C2C" w:rsidRDefault="00A77C2C" w:rsidP="00A77C2C">
      <w:pPr>
        <w:tabs>
          <w:tab w:val="left" w:pos="2552"/>
        </w:tabs>
        <w:spacing w:before="120" w:after="120"/>
      </w:pPr>
      <w:r>
        <w:t>Unternehmung: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ED52F5B" w14:textId="77777777" w:rsidR="00A77C2C" w:rsidRDefault="00A77C2C" w:rsidP="00A77C2C">
      <w:pPr>
        <w:tabs>
          <w:tab w:val="left" w:pos="2552"/>
        </w:tabs>
      </w:pPr>
      <w:r>
        <w:t>Zeitraum:</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3868688" w14:textId="77777777" w:rsidR="00A77C2C" w:rsidRPr="00725C22" w:rsidRDefault="00A77C2C" w:rsidP="00A77C2C">
      <w:pPr>
        <w:tabs>
          <w:tab w:val="left" w:pos="2552"/>
        </w:tabs>
        <w:spacing w:before="120" w:after="120"/>
        <w:rPr>
          <w:szCs w:val="20"/>
        </w:rPr>
      </w:pPr>
      <w:r>
        <w:rPr>
          <w:szCs w:val="20"/>
        </w:rPr>
        <w:t>Baukosten Gesamtprojekt:</w:t>
      </w:r>
      <w:r w:rsidRPr="00024841">
        <w:rPr>
          <w:szCs w:val="20"/>
        </w:rP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Pr>
          <w:color w:val="0070C0"/>
          <w:szCs w:val="20"/>
        </w:rPr>
        <w:t xml:space="preserve"> </w:t>
      </w:r>
      <w:r w:rsidRPr="00725C22">
        <w:rPr>
          <w:szCs w:val="20"/>
        </w:rPr>
        <w:t>Mio. CHF exkl. MWST</w:t>
      </w:r>
    </w:p>
    <w:p w14:paraId="34F0A221" w14:textId="77777777" w:rsidR="00A77C2C" w:rsidRPr="009B0741" w:rsidRDefault="00A77C2C" w:rsidP="00A77C2C">
      <w:pPr>
        <w:tabs>
          <w:tab w:val="left" w:pos="2552"/>
        </w:tabs>
        <w:spacing w:before="120" w:after="120"/>
        <w:rPr>
          <w:szCs w:val="20"/>
        </w:rPr>
      </w:pPr>
      <w:r w:rsidRPr="009B0741">
        <w:rPr>
          <w:szCs w:val="20"/>
        </w:rPr>
        <w:t>Honorarvolumen:</w:t>
      </w:r>
      <w:r w:rsidRPr="009B0741">
        <w:rPr>
          <w:szCs w:val="20"/>
        </w:rPr>
        <w:tab/>
      </w:r>
      <w:r w:rsidRPr="00024841">
        <w:rPr>
          <w:color w:val="0070C0"/>
          <w:szCs w:val="20"/>
        </w:rPr>
        <w:fldChar w:fldCharType="begin">
          <w:ffData>
            <w:name w:val=""/>
            <w:enabled/>
            <w:calcOnExit w:val="0"/>
            <w:textInput/>
          </w:ffData>
        </w:fldChar>
      </w:r>
      <w:r w:rsidRPr="009B07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sidRPr="009B0741">
        <w:rPr>
          <w:color w:val="0070C0"/>
          <w:szCs w:val="20"/>
        </w:rPr>
        <w:t xml:space="preserve"> </w:t>
      </w:r>
      <w:r w:rsidRPr="009B0741">
        <w:rPr>
          <w:szCs w:val="20"/>
        </w:rPr>
        <w:t>Mio. CHF exkl. MWST</w:t>
      </w:r>
    </w:p>
    <w:p w14:paraId="0E8891C0" w14:textId="77777777" w:rsidR="00A77C2C" w:rsidRDefault="00A77C2C" w:rsidP="00A77C2C">
      <w:pPr>
        <w:spacing w:before="120" w:after="120"/>
      </w:pPr>
      <w:r>
        <w:t xml:space="preserve">Ausgeführte Arbeiten / Leistungen der Schlüsselperson mit </w:t>
      </w:r>
      <w:r w:rsidRPr="004B07D8">
        <w:rPr>
          <w:u w:val="single"/>
        </w:rPr>
        <w:t>A</w:t>
      </w:r>
      <w:r w:rsidRPr="00EE6356">
        <w:rPr>
          <w:u w:val="single"/>
        </w:rPr>
        <w:t>ngaben zu Funktion, SIA/ASTRA-Phasen und Zeitraum</w:t>
      </w:r>
      <w:r>
        <w:t>:</w:t>
      </w:r>
    </w:p>
    <w:p w14:paraId="284C2A59" w14:textId="77777777" w:rsidR="00A77C2C" w:rsidRPr="00785FE0" w:rsidRDefault="00A77C2C" w:rsidP="00A77C2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D0169A2" w14:textId="77777777" w:rsidR="00A77C2C" w:rsidRDefault="00A77C2C" w:rsidP="00A77C2C">
      <w:pPr>
        <w:spacing w:before="360" w:after="120"/>
      </w:pPr>
      <w:r>
        <w:t>Zur Auskunftserteilung ermächtigte Kontaktperson des Referenz-Auftraggebers:</w:t>
      </w:r>
    </w:p>
    <w:p w14:paraId="0A3E2267" w14:textId="77777777" w:rsidR="00A77C2C" w:rsidRDefault="00A77C2C" w:rsidP="00A77C2C">
      <w:pPr>
        <w:tabs>
          <w:tab w:val="left" w:pos="2552"/>
        </w:tabs>
        <w:spacing w:before="120" w:after="120"/>
      </w:pPr>
      <w:r>
        <w:lastRenderedPageBreak/>
        <w:t>Auftraggeber: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CBA85E3" w14:textId="77777777" w:rsidR="00A77C2C" w:rsidRDefault="00A77C2C" w:rsidP="00A77C2C">
      <w:pPr>
        <w:tabs>
          <w:tab w:val="left" w:pos="2552"/>
        </w:tabs>
        <w:spacing w:before="120" w:after="120"/>
      </w:pPr>
      <w:r>
        <w:t>Funktion: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AAF1F58" w14:textId="77777777" w:rsidR="00A77C2C" w:rsidRDefault="00A77C2C" w:rsidP="00A77C2C">
      <w:pPr>
        <w:tabs>
          <w:tab w:val="left" w:pos="2552"/>
        </w:tabs>
        <w:spacing w:before="120" w:after="120"/>
      </w:pPr>
      <w:r>
        <w:t>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B52508E" w14:textId="77777777" w:rsidR="00A77C2C" w:rsidRDefault="00A77C2C" w:rsidP="00A77C2C">
      <w:pPr>
        <w:tabs>
          <w:tab w:val="left" w:pos="2552"/>
        </w:tabs>
        <w:spacing w:before="120" w:after="120"/>
      </w:pPr>
      <w:r>
        <w:t>Adresse: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FE92C67" w14:textId="77777777" w:rsidR="00A77C2C" w:rsidRDefault="00A77C2C" w:rsidP="00A77C2C">
      <w:pPr>
        <w:tabs>
          <w:tab w:val="left" w:pos="2552"/>
        </w:tabs>
        <w:spacing w:before="120" w:after="120"/>
      </w:pPr>
      <w:r>
        <w:t>E-Mail:</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F595CF0" w14:textId="77777777" w:rsidR="00A77C2C" w:rsidRDefault="00A77C2C" w:rsidP="00A77C2C">
      <w:pPr>
        <w:tabs>
          <w:tab w:val="left" w:pos="2552"/>
        </w:tabs>
        <w:spacing w:before="120" w:after="360"/>
      </w:pPr>
      <w:r>
        <w:t>Telefon: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24F1DDC" w14:textId="77777777" w:rsidR="00A77C2C" w:rsidRDefault="00A77C2C" w:rsidP="00A77C2C">
      <w:pPr>
        <w:spacing w:before="240" w:after="120"/>
      </w:pPr>
      <w:r>
        <w:t>In welchem Sinne ist das angegebene Projekt mit dem vorliegenden Projekt vergleichbar?</w:t>
      </w:r>
    </w:p>
    <w:p w14:paraId="00393D05" w14:textId="77777777" w:rsidR="00A77C2C" w:rsidRDefault="00A77C2C" w:rsidP="00A77C2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EE68FDB" w14:textId="77777777" w:rsidR="00A77C2C" w:rsidRDefault="00A77C2C" w:rsidP="00A77C2C">
      <w:pPr>
        <w:spacing w:before="240" w:after="120"/>
      </w:pPr>
      <w:r>
        <w:t>In welchem Sinne sind die ausgeführten Arbeiten mit dem vorliegenden Projekt vergleichbar?</w:t>
      </w:r>
    </w:p>
    <w:p w14:paraId="5E299063" w14:textId="77777777" w:rsidR="00A77C2C" w:rsidRPr="005402E7" w:rsidRDefault="00A77C2C" w:rsidP="00A77C2C">
      <w:pPr>
        <w:spacing w:before="240"/>
        <w:rPr>
          <w:szCs w:val="20"/>
        </w:rPr>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12AA585" w14:textId="7A38F242" w:rsidR="00A77C2C" w:rsidRDefault="00A77C2C" w:rsidP="00A77C2C">
      <w:pPr>
        <w:spacing w:before="0" w:after="0" w:line="240" w:lineRule="auto"/>
        <w:jc w:val="left"/>
      </w:pPr>
    </w:p>
    <w:p w14:paraId="656E2D85" w14:textId="22DFE4CD" w:rsidR="009273CC" w:rsidRDefault="009273CC" w:rsidP="009273CC">
      <w:pPr>
        <w:tabs>
          <w:tab w:val="left" w:pos="2552"/>
        </w:tabs>
        <w:spacing w:before="360" w:after="0"/>
      </w:pPr>
      <w:r>
        <w:rPr>
          <w:b/>
        </w:rPr>
        <w:t>Referenz 2 (optional)</w:t>
      </w:r>
    </w:p>
    <w:p w14:paraId="4ED543C6" w14:textId="77777777" w:rsidR="009273CC" w:rsidRDefault="009273CC" w:rsidP="009273CC">
      <w:pPr>
        <w:tabs>
          <w:tab w:val="left" w:pos="2552"/>
        </w:tabs>
        <w:spacing w:before="120" w:after="120"/>
        <w:rPr>
          <w:b/>
        </w:rPr>
      </w:pPr>
      <w:r>
        <w:t>Projekt:</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6695D174" w14:textId="77777777" w:rsidR="009273CC" w:rsidRDefault="009273CC" w:rsidP="009273CC">
      <w:pPr>
        <w:tabs>
          <w:tab w:val="left" w:pos="2552"/>
        </w:tabs>
        <w:spacing w:before="120" w:after="120"/>
      </w:pPr>
      <w:r>
        <w:t>Unternehmung: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C9136C5" w14:textId="77777777" w:rsidR="009273CC" w:rsidRDefault="009273CC" w:rsidP="009273CC">
      <w:pPr>
        <w:tabs>
          <w:tab w:val="left" w:pos="2552"/>
        </w:tabs>
      </w:pPr>
      <w:r>
        <w:t>Zeitraum:</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9EEDF10" w14:textId="77777777" w:rsidR="009273CC" w:rsidRPr="00725C22" w:rsidRDefault="009273CC" w:rsidP="009273CC">
      <w:pPr>
        <w:tabs>
          <w:tab w:val="left" w:pos="2552"/>
        </w:tabs>
        <w:spacing w:before="120" w:after="120"/>
        <w:rPr>
          <w:szCs w:val="20"/>
        </w:rPr>
      </w:pPr>
      <w:r>
        <w:rPr>
          <w:szCs w:val="20"/>
        </w:rPr>
        <w:t>Baukosten Gesamtprojekt:</w:t>
      </w:r>
      <w:r w:rsidRPr="00024841">
        <w:rPr>
          <w:szCs w:val="20"/>
        </w:rP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Pr>
          <w:color w:val="0070C0"/>
          <w:szCs w:val="20"/>
        </w:rPr>
        <w:t xml:space="preserve"> </w:t>
      </w:r>
      <w:r w:rsidRPr="00725C22">
        <w:rPr>
          <w:szCs w:val="20"/>
        </w:rPr>
        <w:t>Mio. CHF exkl. MWST</w:t>
      </w:r>
    </w:p>
    <w:p w14:paraId="2BF024D5" w14:textId="77777777" w:rsidR="009273CC" w:rsidRPr="009B0741" w:rsidRDefault="009273CC" w:rsidP="009273CC">
      <w:pPr>
        <w:tabs>
          <w:tab w:val="left" w:pos="2552"/>
        </w:tabs>
        <w:spacing w:before="120" w:after="120"/>
        <w:rPr>
          <w:szCs w:val="20"/>
        </w:rPr>
      </w:pPr>
      <w:r w:rsidRPr="009B0741">
        <w:rPr>
          <w:szCs w:val="20"/>
        </w:rPr>
        <w:t>Honorarvolumen:</w:t>
      </w:r>
      <w:r w:rsidRPr="009B0741">
        <w:rPr>
          <w:szCs w:val="20"/>
        </w:rPr>
        <w:tab/>
      </w:r>
      <w:r w:rsidRPr="00024841">
        <w:rPr>
          <w:color w:val="0070C0"/>
          <w:szCs w:val="20"/>
        </w:rPr>
        <w:fldChar w:fldCharType="begin">
          <w:ffData>
            <w:name w:val=""/>
            <w:enabled/>
            <w:calcOnExit w:val="0"/>
            <w:textInput/>
          </w:ffData>
        </w:fldChar>
      </w:r>
      <w:r w:rsidRPr="009B07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r w:rsidRPr="009B0741">
        <w:rPr>
          <w:color w:val="0070C0"/>
          <w:szCs w:val="20"/>
        </w:rPr>
        <w:t xml:space="preserve"> </w:t>
      </w:r>
      <w:r w:rsidRPr="009B0741">
        <w:rPr>
          <w:szCs w:val="20"/>
        </w:rPr>
        <w:t>Mio. CHF exkl. MWST</w:t>
      </w:r>
    </w:p>
    <w:p w14:paraId="36C1C5D0" w14:textId="77777777" w:rsidR="009273CC" w:rsidRDefault="009273CC" w:rsidP="009273CC">
      <w:pPr>
        <w:spacing w:before="120" w:after="120"/>
      </w:pPr>
      <w:r>
        <w:t xml:space="preserve">Ausgeführte Arbeiten / Leistungen der Schlüsselperson mit </w:t>
      </w:r>
      <w:r w:rsidRPr="004B07D8">
        <w:rPr>
          <w:u w:val="single"/>
        </w:rPr>
        <w:t>A</w:t>
      </w:r>
      <w:r w:rsidRPr="00EE6356">
        <w:rPr>
          <w:u w:val="single"/>
        </w:rPr>
        <w:t>ngaben zu Funktion, SIA/ASTRA-Phasen und Zeitraum</w:t>
      </w:r>
      <w:r>
        <w:t>:</w:t>
      </w:r>
    </w:p>
    <w:p w14:paraId="42CE8C83" w14:textId="77777777" w:rsidR="009273CC" w:rsidRPr="00785FE0" w:rsidRDefault="009273CC" w:rsidP="009273C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8F1502A" w14:textId="77777777" w:rsidR="009273CC" w:rsidRDefault="009273CC" w:rsidP="009273CC">
      <w:pPr>
        <w:spacing w:before="360" w:after="120"/>
      </w:pPr>
      <w:r>
        <w:t>Zur Auskunftserteilung ermächtigte Kontaktperson des Referenz-Auftraggebers:</w:t>
      </w:r>
    </w:p>
    <w:p w14:paraId="2C9D152E" w14:textId="77777777" w:rsidR="009273CC" w:rsidRDefault="009273CC" w:rsidP="009273CC">
      <w:pPr>
        <w:tabs>
          <w:tab w:val="left" w:pos="2552"/>
        </w:tabs>
        <w:spacing w:before="120" w:after="120"/>
      </w:pPr>
      <w:r>
        <w:t>Auftraggeber: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14248D9" w14:textId="77777777" w:rsidR="009273CC" w:rsidRDefault="009273CC" w:rsidP="009273CC">
      <w:pPr>
        <w:tabs>
          <w:tab w:val="left" w:pos="2552"/>
        </w:tabs>
        <w:spacing w:before="120" w:after="120"/>
      </w:pPr>
      <w:r>
        <w:t>Funktion: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6F17D16" w14:textId="77777777" w:rsidR="009273CC" w:rsidRDefault="009273CC" w:rsidP="009273CC">
      <w:pPr>
        <w:tabs>
          <w:tab w:val="left" w:pos="2552"/>
        </w:tabs>
        <w:spacing w:before="120" w:after="120"/>
      </w:pPr>
      <w:r>
        <w:t>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95856B5" w14:textId="77777777" w:rsidR="009273CC" w:rsidRDefault="009273CC" w:rsidP="009273CC">
      <w:pPr>
        <w:tabs>
          <w:tab w:val="left" w:pos="2552"/>
        </w:tabs>
        <w:spacing w:before="120" w:after="120"/>
      </w:pPr>
      <w:r>
        <w:t>Adresse: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D0353EA" w14:textId="77777777" w:rsidR="009273CC" w:rsidRDefault="009273CC" w:rsidP="009273CC">
      <w:pPr>
        <w:tabs>
          <w:tab w:val="left" w:pos="2552"/>
        </w:tabs>
        <w:spacing w:before="120" w:after="120"/>
      </w:pPr>
      <w:r>
        <w:t>E-Mail:</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3B72315" w14:textId="77777777" w:rsidR="009273CC" w:rsidRDefault="009273CC" w:rsidP="009273CC">
      <w:pPr>
        <w:tabs>
          <w:tab w:val="left" w:pos="2552"/>
        </w:tabs>
        <w:spacing w:before="120" w:after="360"/>
      </w:pPr>
      <w:r>
        <w:t>Telefon: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3C9A5C2" w14:textId="77777777" w:rsidR="009273CC" w:rsidRDefault="009273CC" w:rsidP="009273CC">
      <w:pPr>
        <w:spacing w:before="240" w:after="120"/>
      </w:pPr>
      <w:r>
        <w:t>In welchem Sinne ist das angegebene Projekt mit dem vorliegenden Projekt vergleichbar?</w:t>
      </w:r>
    </w:p>
    <w:p w14:paraId="19E8E81C" w14:textId="77777777" w:rsidR="009273CC" w:rsidRDefault="009273CC" w:rsidP="009273C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71D2B8D" w14:textId="77777777" w:rsidR="009273CC" w:rsidRDefault="009273CC" w:rsidP="009273CC">
      <w:pPr>
        <w:spacing w:before="240" w:after="120"/>
      </w:pPr>
      <w:r>
        <w:t>In welchem Sinne sind die ausgeführten Arbeiten mit dem vorliegenden Projekt vergleichbar?</w:t>
      </w:r>
    </w:p>
    <w:p w14:paraId="551C8E99" w14:textId="77777777" w:rsidR="009273CC" w:rsidRPr="005402E7" w:rsidRDefault="009273CC" w:rsidP="009273CC">
      <w:pPr>
        <w:spacing w:before="240"/>
        <w:rPr>
          <w:szCs w:val="20"/>
        </w:rPr>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5B2BF9F" w14:textId="77777777" w:rsidR="009273CC" w:rsidRDefault="009273CC" w:rsidP="00A77C2C">
      <w:pPr>
        <w:spacing w:before="0" w:after="0" w:line="240" w:lineRule="auto"/>
        <w:jc w:val="left"/>
      </w:pPr>
    </w:p>
    <w:p w14:paraId="5C1C8827" w14:textId="4CB16626" w:rsidR="00A77C2C" w:rsidRPr="00A77C2C" w:rsidRDefault="00A77C2C" w:rsidP="00A77C2C">
      <w:pPr>
        <w:pStyle w:val="KBOBTitel3"/>
      </w:pPr>
      <w:r w:rsidRPr="00A77C2C">
        <w:lastRenderedPageBreak/>
        <w:t>Qualifikation des Projektleiter-</w:t>
      </w:r>
      <w:proofErr w:type="spellStart"/>
      <w:r w:rsidRPr="00A77C2C">
        <w:t>Stv</w:t>
      </w:r>
      <w:proofErr w:type="spellEnd"/>
      <w:r w:rsidRPr="00A77C2C">
        <w:t>. (ZK 1.2)</w:t>
      </w:r>
    </w:p>
    <w:p w14:paraId="241F00FD" w14:textId="4B7BC64C" w:rsidR="00A77C2C" w:rsidRPr="004B61A0" w:rsidRDefault="00A77C2C" w:rsidP="00A77C2C">
      <w:pPr>
        <w:tabs>
          <w:tab w:val="left" w:pos="4320"/>
          <w:tab w:val="left" w:pos="10080"/>
        </w:tabs>
        <w:spacing w:before="120" w:after="120"/>
        <w:rPr>
          <w:b/>
        </w:rPr>
      </w:pPr>
      <w:r>
        <w:t>Für Schlüsselperson mit der Funktion:</w:t>
      </w:r>
      <w:r>
        <w:tab/>
      </w:r>
      <w:r w:rsidR="00D81AA1">
        <w:rPr>
          <w:b/>
        </w:rPr>
        <w:t>PL</w:t>
      </w:r>
      <w:r w:rsidRPr="00A77C2C">
        <w:rPr>
          <w:b/>
        </w:rPr>
        <w:t>-</w:t>
      </w:r>
      <w:proofErr w:type="spellStart"/>
      <w:r w:rsidRPr="00A77C2C">
        <w:rPr>
          <w:b/>
        </w:rPr>
        <w:t>Stv</w:t>
      </w:r>
      <w:proofErr w:type="spellEnd"/>
      <w:r w:rsidRPr="00A77C2C">
        <w:rPr>
          <w:b/>
        </w:rPr>
        <w:t>.</w:t>
      </w:r>
    </w:p>
    <w:p w14:paraId="5475A64D" w14:textId="77777777" w:rsidR="00A77C2C" w:rsidRPr="00586C8B" w:rsidRDefault="00A77C2C" w:rsidP="00A77C2C">
      <w:pPr>
        <w:tabs>
          <w:tab w:val="left" w:pos="2552"/>
        </w:tabs>
        <w:spacing w:before="120" w:after="120"/>
        <w:rPr>
          <w:b/>
        </w:rPr>
      </w:pPr>
      <w:r>
        <w:t>Name:</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4079C13F" w14:textId="77777777" w:rsidR="00A77C2C" w:rsidRDefault="00A77C2C" w:rsidP="00A77C2C">
      <w:pPr>
        <w:tabs>
          <w:tab w:val="left" w:pos="2552"/>
        </w:tabs>
        <w:spacing w:before="120" w:after="120"/>
      </w:pPr>
      <w:r>
        <w:t>Vorname: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9F76F99" w14:textId="77777777" w:rsidR="00A77C2C" w:rsidRDefault="00A77C2C" w:rsidP="00A77C2C">
      <w:pPr>
        <w:tabs>
          <w:tab w:val="left" w:pos="2552"/>
        </w:tabs>
        <w:spacing w:before="120" w:after="120"/>
      </w:pPr>
      <w:r>
        <w:t>Beruf, Diplomjahr: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480EEAA" w14:textId="77777777" w:rsidR="00A77C2C" w:rsidRDefault="00A77C2C" w:rsidP="00A77C2C">
      <w:pPr>
        <w:tabs>
          <w:tab w:val="left" w:pos="2552"/>
        </w:tabs>
        <w:spacing w:before="120" w:after="120"/>
      </w:pPr>
      <w:r>
        <w:t>Ausbildung/Weiterbildung: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150BE6F" w14:textId="384FB869" w:rsidR="00A77C2C" w:rsidRDefault="00A77C2C" w:rsidP="00A77C2C">
      <w:pPr>
        <w:tabs>
          <w:tab w:val="left" w:pos="2552"/>
        </w:tabs>
        <w:spacing w:before="360" w:after="0"/>
      </w:pPr>
      <w:r>
        <w:rPr>
          <w:b/>
        </w:rPr>
        <w:t>Referenz</w:t>
      </w:r>
      <w:r w:rsidR="009273CC">
        <w:rPr>
          <w:b/>
        </w:rPr>
        <w:t xml:space="preserve"> 1</w:t>
      </w:r>
    </w:p>
    <w:p w14:paraId="31A67786" w14:textId="77777777" w:rsidR="00A77C2C" w:rsidRDefault="00A77C2C" w:rsidP="00A77C2C">
      <w:pPr>
        <w:tabs>
          <w:tab w:val="left" w:pos="2552"/>
        </w:tabs>
        <w:spacing w:before="120" w:after="120"/>
        <w:rPr>
          <w:b/>
        </w:rPr>
      </w:pPr>
      <w:r>
        <w:t>Projekt:</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5A44294B" w14:textId="77777777" w:rsidR="00A77C2C" w:rsidRDefault="00A77C2C" w:rsidP="00A77C2C">
      <w:pPr>
        <w:tabs>
          <w:tab w:val="left" w:pos="2552"/>
        </w:tabs>
        <w:spacing w:before="120" w:after="120"/>
      </w:pPr>
      <w:r>
        <w:t>Unternehmung: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3F10561" w14:textId="77777777" w:rsidR="00A77C2C" w:rsidRDefault="00A77C2C" w:rsidP="00A77C2C">
      <w:pPr>
        <w:tabs>
          <w:tab w:val="left" w:pos="2552"/>
        </w:tabs>
      </w:pPr>
      <w:r>
        <w:t>Zeitraum:</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06819A0" w14:textId="77777777" w:rsidR="00A77C2C" w:rsidRPr="00360ED0" w:rsidRDefault="00A77C2C" w:rsidP="00A77C2C">
      <w:pPr>
        <w:tabs>
          <w:tab w:val="left" w:pos="2552"/>
        </w:tabs>
        <w:spacing w:before="120" w:after="120"/>
        <w:rPr>
          <w:szCs w:val="20"/>
        </w:rPr>
      </w:pPr>
      <w:r>
        <w:t>Baukosten Gesamtprojekt:</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5EC312D" w14:textId="77777777" w:rsidR="00A77C2C" w:rsidRPr="00CF703B" w:rsidRDefault="00A77C2C" w:rsidP="00A77C2C">
      <w:pPr>
        <w:tabs>
          <w:tab w:val="left" w:pos="2552"/>
        </w:tabs>
        <w:spacing w:before="120" w:after="120"/>
      </w:pPr>
      <w:r>
        <w:t>Honorarvolumen: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127486B" w14:textId="77777777" w:rsidR="00A77C2C" w:rsidRDefault="00A77C2C" w:rsidP="00A77C2C">
      <w:pPr>
        <w:spacing w:before="120" w:after="120"/>
      </w:pPr>
      <w:r>
        <w:t xml:space="preserve">Ausgeführte Arbeiten / Leistungen der Schlüsselperson mit </w:t>
      </w:r>
      <w:r w:rsidRPr="004B07D8">
        <w:rPr>
          <w:u w:val="single"/>
        </w:rPr>
        <w:t>A</w:t>
      </w:r>
      <w:r w:rsidRPr="00EE6356">
        <w:rPr>
          <w:u w:val="single"/>
        </w:rPr>
        <w:t>ngaben zu Funktion, SIA/ASTRA-Phasen und Zeitraum</w:t>
      </w:r>
      <w:r>
        <w:t>:</w:t>
      </w:r>
    </w:p>
    <w:p w14:paraId="7B11E5C4" w14:textId="77777777" w:rsidR="00A77C2C" w:rsidRPr="00785FE0" w:rsidRDefault="00A77C2C" w:rsidP="00A77C2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8A8998B" w14:textId="77777777" w:rsidR="00A77C2C" w:rsidRDefault="00A77C2C" w:rsidP="00A77C2C">
      <w:pPr>
        <w:spacing w:before="360" w:after="120"/>
      </w:pPr>
      <w:r>
        <w:t>Zur Auskunftserteilung ermächtigte Kontaktperson des Referenz-Auftraggebers:</w:t>
      </w:r>
    </w:p>
    <w:p w14:paraId="771767BF" w14:textId="77777777" w:rsidR="00A77C2C" w:rsidRDefault="00A77C2C" w:rsidP="00A77C2C">
      <w:pPr>
        <w:tabs>
          <w:tab w:val="left" w:pos="2552"/>
        </w:tabs>
        <w:spacing w:before="120" w:after="120"/>
      </w:pPr>
      <w:r>
        <w:t>Auftraggeber: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7F40D23" w14:textId="77777777" w:rsidR="00A77C2C" w:rsidRDefault="00A77C2C" w:rsidP="00A77C2C">
      <w:pPr>
        <w:tabs>
          <w:tab w:val="left" w:pos="2552"/>
        </w:tabs>
        <w:spacing w:before="120" w:after="120"/>
      </w:pPr>
      <w:r>
        <w:t>Funktion: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8A8D034" w14:textId="77777777" w:rsidR="00A77C2C" w:rsidRDefault="00A77C2C" w:rsidP="00A77C2C">
      <w:pPr>
        <w:tabs>
          <w:tab w:val="left" w:pos="2552"/>
        </w:tabs>
        <w:spacing w:before="120" w:after="120"/>
      </w:pPr>
      <w:r>
        <w:t>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0F484897" w14:textId="77777777" w:rsidR="00A77C2C" w:rsidRDefault="00A77C2C" w:rsidP="00A77C2C">
      <w:pPr>
        <w:tabs>
          <w:tab w:val="left" w:pos="2552"/>
        </w:tabs>
        <w:spacing w:before="120" w:after="120"/>
      </w:pPr>
      <w:r>
        <w:t>Adresse: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3157955" w14:textId="77777777" w:rsidR="00A77C2C" w:rsidRDefault="00A77C2C" w:rsidP="00A77C2C">
      <w:pPr>
        <w:tabs>
          <w:tab w:val="left" w:pos="2552"/>
        </w:tabs>
        <w:spacing w:before="120" w:after="120"/>
      </w:pPr>
      <w:r>
        <w:t>E-Mail:</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9DC9FB9" w14:textId="77777777" w:rsidR="00A77C2C" w:rsidRDefault="00A77C2C" w:rsidP="00A77C2C">
      <w:pPr>
        <w:tabs>
          <w:tab w:val="left" w:pos="2552"/>
        </w:tabs>
        <w:spacing w:before="120" w:after="360"/>
      </w:pPr>
      <w:r>
        <w:t>Telefon: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FE860FD" w14:textId="77777777" w:rsidR="00A77C2C" w:rsidRDefault="00A77C2C" w:rsidP="00A77C2C">
      <w:pPr>
        <w:spacing w:before="240" w:after="120"/>
      </w:pPr>
      <w:r>
        <w:t>In welchem Sinne ist das angegebene Projekt mit dem vorliegenden Projekt vergleichbar?</w:t>
      </w:r>
    </w:p>
    <w:p w14:paraId="00DD8927" w14:textId="77777777" w:rsidR="00A77C2C" w:rsidRDefault="00A77C2C" w:rsidP="00A77C2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DE35C55" w14:textId="77777777" w:rsidR="00A77C2C" w:rsidRDefault="00A77C2C" w:rsidP="00A77C2C">
      <w:pPr>
        <w:spacing w:before="240" w:after="120"/>
      </w:pPr>
      <w:r>
        <w:t>In welchem Sinne sind die ausgeführten Arbeiten mit dem vorliegenden Projekt vergleichbar?</w:t>
      </w:r>
    </w:p>
    <w:p w14:paraId="265A0771" w14:textId="77777777" w:rsidR="00A77C2C" w:rsidRPr="005402E7" w:rsidRDefault="00A77C2C" w:rsidP="00A77C2C">
      <w:pPr>
        <w:spacing w:before="240"/>
        <w:rPr>
          <w:szCs w:val="20"/>
        </w:rPr>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1CF9140" w14:textId="24A16F38" w:rsidR="009273CC" w:rsidRDefault="009273CC" w:rsidP="009273CC">
      <w:pPr>
        <w:tabs>
          <w:tab w:val="left" w:pos="2552"/>
        </w:tabs>
        <w:spacing w:before="360" w:after="0"/>
      </w:pPr>
      <w:r>
        <w:rPr>
          <w:b/>
        </w:rPr>
        <w:t>Referenz 2 (optional)</w:t>
      </w:r>
    </w:p>
    <w:p w14:paraId="730426A1" w14:textId="77777777" w:rsidR="009273CC" w:rsidRDefault="009273CC" w:rsidP="009273CC">
      <w:pPr>
        <w:tabs>
          <w:tab w:val="left" w:pos="2552"/>
        </w:tabs>
        <w:spacing w:before="120" w:after="120"/>
        <w:rPr>
          <w:b/>
        </w:rPr>
      </w:pPr>
      <w:r>
        <w:t>Projekt:</w:t>
      </w:r>
      <w:r>
        <w:tab/>
      </w:r>
      <w:r w:rsidRPr="00622550">
        <w:rPr>
          <w:b/>
          <w:color w:val="0070C0"/>
          <w:szCs w:val="20"/>
        </w:rPr>
        <w:fldChar w:fldCharType="begin">
          <w:ffData>
            <w:name w:val=""/>
            <w:enabled/>
            <w:calcOnExit w:val="0"/>
            <w:textInput/>
          </w:ffData>
        </w:fldChar>
      </w:r>
      <w:r w:rsidRPr="00622550">
        <w:rPr>
          <w:b/>
          <w:color w:val="0070C0"/>
          <w:szCs w:val="20"/>
        </w:rPr>
        <w:instrText xml:space="preserve"> FORMTEXT </w:instrText>
      </w:r>
      <w:r w:rsidRPr="00622550">
        <w:rPr>
          <w:b/>
          <w:color w:val="0070C0"/>
          <w:szCs w:val="20"/>
        </w:rPr>
      </w:r>
      <w:r w:rsidRPr="00622550">
        <w:rPr>
          <w:b/>
          <w:color w:val="0070C0"/>
          <w:szCs w:val="20"/>
        </w:rPr>
        <w:fldChar w:fldCharType="separate"/>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noProof/>
          <w:color w:val="0070C0"/>
          <w:szCs w:val="20"/>
        </w:rPr>
        <w:t> </w:t>
      </w:r>
      <w:r w:rsidRPr="00622550">
        <w:rPr>
          <w:b/>
          <w:color w:val="0070C0"/>
          <w:szCs w:val="20"/>
        </w:rPr>
        <w:fldChar w:fldCharType="end"/>
      </w:r>
    </w:p>
    <w:p w14:paraId="014ADB4A" w14:textId="77777777" w:rsidR="009273CC" w:rsidRDefault="009273CC" w:rsidP="009273CC">
      <w:pPr>
        <w:tabs>
          <w:tab w:val="left" w:pos="2552"/>
        </w:tabs>
        <w:spacing w:before="120" w:after="120"/>
      </w:pPr>
      <w:r>
        <w:t>Unternehmung:</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FCB4F78" w14:textId="77777777" w:rsidR="009273CC" w:rsidRDefault="009273CC" w:rsidP="009273CC">
      <w:pPr>
        <w:tabs>
          <w:tab w:val="left" w:pos="2552"/>
        </w:tabs>
      </w:pPr>
      <w:r>
        <w:t>Zeitraum:</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5B4812B" w14:textId="77777777" w:rsidR="009273CC" w:rsidRPr="00360ED0" w:rsidRDefault="009273CC" w:rsidP="009273CC">
      <w:pPr>
        <w:tabs>
          <w:tab w:val="left" w:pos="2552"/>
        </w:tabs>
        <w:spacing w:before="120" w:after="120"/>
        <w:rPr>
          <w:szCs w:val="20"/>
        </w:rPr>
      </w:pPr>
      <w:r>
        <w:t>Baukosten Gesamtprojekt:</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18CC140B" w14:textId="77777777" w:rsidR="009273CC" w:rsidRPr="00CF703B" w:rsidRDefault="009273CC" w:rsidP="009273CC">
      <w:pPr>
        <w:tabs>
          <w:tab w:val="left" w:pos="2552"/>
        </w:tabs>
        <w:spacing w:before="120" w:after="120"/>
      </w:pPr>
      <w:r>
        <w:t>Honorarvolumen: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6829BBC7" w14:textId="77777777" w:rsidR="009273CC" w:rsidRDefault="009273CC" w:rsidP="009273CC">
      <w:pPr>
        <w:spacing w:before="120" w:after="120"/>
      </w:pPr>
      <w:r>
        <w:lastRenderedPageBreak/>
        <w:t xml:space="preserve">Ausgeführte Arbeiten / Leistungen der Schlüsselperson mit </w:t>
      </w:r>
      <w:r w:rsidRPr="004B07D8">
        <w:rPr>
          <w:u w:val="single"/>
        </w:rPr>
        <w:t>A</w:t>
      </w:r>
      <w:r w:rsidRPr="00EE6356">
        <w:rPr>
          <w:u w:val="single"/>
        </w:rPr>
        <w:t>ngaben zu Funktion, SIA/ASTRA-Phasen und Zeitraum</w:t>
      </w:r>
      <w:r>
        <w:t>:</w:t>
      </w:r>
    </w:p>
    <w:p w14:paraId="2415B852" w14:textId="77777777" w:rsidR="009273CC" w:rsidRPr="00785FE0" w:rsidRDefault="009273CC" w:rsidP="009273C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704CD6B0" w14:textId="77777777" w:rsidR="009273CC" w:rsidRDefault="009273CC" w:rsidP="009273CC">
      <w:pPr>
        <w:spacing w:before="360" w:after="120"/>
      </w:pPr>
      <w:r>
        <w:t>Zur Auskunftserteilung ermächtigte Kontaktperson des Referenz-Auftraggebers:</w:t>
      </w:r>
    </w:p>
    <w:p w14:paraId="4ED500EB" w14:textId="77777777" w:rsidR="009273CC" w:rsidRDefault="009273CC" w:rsidP="009273CC">
      <w:pPr>
        <w:tabs>
          <w:tab w:val="left" w:pos="2552"/>
        </w:tabs>
        <w:spacing w:before="120" w:after="120"/>
      </w:pPr>
      <w:r>
        <w:t>Auftraggeber:</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C910F43" w14:textId="77777777" w:rsidR="009273CC" w:rsidRDefault="009273CC" w:rsidP="009273CC">
      <w:pPr>
        <w:tabs>
          <w:tab w:val="left" w:pos="2552"/>
        </w:tabs>
        <w:spacing w:before="120" w:after="120"/>
      </w:pPr>
      <w:r>
        <w:t>Funktion: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40359A7" w14:textId="77777777" w:rsidR="009273CC" w:rsidRDefault="009273CC" w:rsidP="009273CC">
      <w:pPr>
        <w:tabs>
          <w:tab w:val="left" w:pos="2552"/>
        </w:tabs>
        <w:spacing w:before="120" w:after="120"/>
      </w:pPr>
      <w:r>
        <w:t>Name: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F932D1D" w14:textId="77777777" w:rsidR="009273CC" w:rsidRDefault="009273CC" w:rsidP="009273CC">
      <w:pPr>
        <w:tabs>
          <w:tab w:val="left" w:pos="2552"/>
        </w:tabs>
        <w:spacing w:before="120" w:after="120"/>
      </w:pPr>
      <w:r>
        <w:t>Adresse:</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C369C62" w14:textId="77777777" w:rsidR="009273CC" w:rsidRDefault="009273CC" w:rsidP="009273CC">
      <w:pPr>
        <w:tabs>
          <w:tab w:val="left" w:pos="2552"/>
        </w:tabs>
        <w:spacing w:before="120" w:after="120"/>
      </w:pPr>
      <w:r>
        <w:t>E-Mail:</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61A3631" w14:textId="77777777" w:rsidR="009273CC" w:rsidRDefault="009273CC" w:rsidP="009273CC">
      <w:pPr>
        <w:tabs>
          <w:tab w:val="left" w:pos="2552"/>
        </w:tabs>
        <w:spacing w:before="120" w:after="360"/>
      </w:pPr>
      <w:r>
        <w:t>Telefon:</w:t>
      </w:r>
      <w:r>
        <w:tab/>
      </w: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69DC06E" w14:textId="77777777" w:rsidR="009273CC" w:rsidRDefault="009273CC" w:rsidP="009273CC">
      <w:pPr>
        <w:spacing w:before="240" w:after="120"/>
      </w:pPr>
      <w:r>
        <w:t>In welchem Sinne ist das angegebene Projekt mit dem vorliegenden Projekt vergleichbar?</w:t>
      </w:r>
    </w:p>
    <w:p w14:paraId="0CEC1282" w14:textId="77777777" w:rsidR="009273CC" w:rsidRDefault="009273CC" w:rsidP="009273CC">
      <w:pPr>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578EB0D5" w14:textId="77777777" w:rsidR="009273CC" w:rsidRDefault="009273CC" w:rsidP="009273CC">
      <w:pPr>
        <w:spacing w:before="240" w:after="120"/>
      </w:pPr>
      <w:r>
        <w:t>In welchem Sinne sind die ausgeführten Arbeiten mit dem vorliegenden Projekt vergleichbar?</w:t>
      </w:r>
    </w:p>
    <w:p w14:paraId="1822D0A5" w14:textId="77777777" w:rsidR="009273CC" w:rsidRPr="005402E7" w:rsidRDefault="009273CC" w:rsidP="009273CC">
      <w:pPr>
        <w:spacing w:before="240"/>
        <w:rPr>
          <w:szCs w:val="20"/>
        </w:rPr>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2A10BBDB" w14:textId="6FCC7519" w:rsidR="00A77C2C" w:rsidRDefault="00A77C2C" w:rsidP="004D573F">
      <w:pPr>
        <w:spacing w:before="0" w:after="0" w:line="240" w:lineRule="auto"/>
        <w:rPr>
          <w:sz w:val="16"/>
          <w:szCs w:val="16"/>
        </w:rPr>
      </w:pPr>
    </w:p>
    <w:p w14:paraId="11B54190" w14:textId="77777777" w:rsidR="00A77C2C" w:rsidRDefault="00A77C2C" w:rsidP="004D573F">
      <w:pPr>
        <w:spacing w:before="0" w:after="0" w:line="240" w:lineRule="auto"/>
        <w:rPr>
          <w:sz w:val="16"/>
          <w:szCs w:val="16"/>
        </w:rPr>
      </w:pPr>
    </w:p>
    <w:p w14:paraId="2286A938" w14:textId="24463F99" w:rsidR="00D95E7F" w:rsidRPr="001F2A7E" w:rsidRDefault="00A77C2C" w:rsidP="00A77C2C">
      <w:pPr>
        <w:pStyle w:val="KBOBTitel2"/>
      </w:pPr>
      <w:r w:rsidRPr="00A77C2C">
        <w:t>Aufgabenanalyse und Vorgehensvorschlag, QM-Konzept / Risikoanalyse</w:t>
      </w:r>
      <w:r>
        <w:t xml:space="preserve"> (ZK 2</w:t>
      </w:r>
      <w:r w:rsidR="00D95E7F">
        <w:t>)</w:t>
      </w:r>
    </w:p>
    <w:p w14:paraId="23168763" w14:textId="7CAB7995" w:rsidR="00D95E7F" w:rsidRDefault="00D95E7F" w:rsidP="00A77C2C">
      <w:pPr>
        <w:pStyle w:val="KBOBTitel3"/>
      </w:pPr>
      <w:r>
        <w:t>Analyse der Aufgabenstellung und Vorgehensvorsch</w:t>
      </w:r>
      <w:r w:rsidR="00A77C2C">
        <w:t>lag aus der Sicht des Anbieters</w:t>
      </w:r>
    </w:p>
    <w:p w14:paraId="6295329F" w14:textId="26FC0A4C" w:rsidR="009273CC" w:rsidRDefault="009273CC" w:rsidP="00D95E7F">
      <w:r w:rsidRPr="009273CC">
        <w:t xml:space="preserve">Bewertung: Projektbeschrieb / -ziele, im ausgeschriebenen Mandat </w:t>
      </w:r>
      <w:proofErr w:type="gramStart"/>
      <w:r w:rsidRPr="009273CC">
        <w:t>zu erbringende Leistungen</w:t>
      </w:r>
      <w:proofErr w:type="gramEnd"/>
      <w:r w:rsidRPr="009273CC">
        <w:t>, Abfolge der einzelnen Arbeitsschritte, die Abhängigkeiten zwischen den Haupttätigkeiten und zu Dritten, Risiken und Chancen mit Beschrieb von Massnahmen, Projektorganisation des Auftragnehmers.</w:t>
      </w:r>
    </w:p>
    <w:p w14:paraId="7419EA56" w14:textId="2C3BF282" w:rsidR="00D95E7F" w:rsidRDefault="00A77C2C" w:rsidP="00D95E7F">
      <w:r>
        <w:t xml:space="preserve">Max. </w:t>
      </w:r>
      <w:r w:rsidR="00DE492B">
        <w:t>2</w:t>
      </w:r>
      <w:r w:rsidR="00D95E7F" w:rsidRPr="00C33D94">
        <w:t xml:space="preserve"> Seiten A4 (Schriftgrösse 10 Pt., Zeilenabstand 14 Pt., keine Veränderung der </w:t>
      </w:r>
      <w:r w:rsidR="009B0741">
        <w:t xml:space="preserve">Kopf- und Fusszeile sowie </w:t>
      </w:r>
      <w:r w:rsidR="00D95E7F" w:rsidRPr="00C33D94">
        <w:t>Seitenränder).</w:t>
      </w:r>
    </w:p>
    <w:bookmarkStart w:id="1" w:name="_Ref459788095"/>
    <w:p w14:paraId="213FE84B" w14:textId="42D624BC" w:rsidR="00D95E7F" w:rsidRPr="00A77C2C" w:rsidRDefault="00D95E7F" w:rsidP="00A77C2C">
      <w:pPr>
        <w:tabs>
          <w:tab w:val="left" w:pos="2907"/>
        </w:tabs>
        <w:spacing w:before="120" w:after="120"/>
        <w:rPr>
          <w:szCs w:val="20"/>
        </w:rPr>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4615499F" w14:textId="77777777" w:rsidR="00A77C2C" w:rsidRDefault="00A77C2C" w:rsidP="00D95E7F">
      <w:pPr>
        <w:tabs>
          <w:tab w:val="left" w:pos="2552"/>
        </w:tabs>
        <w:spacing w:before="120" w:after="120"/>
      </w:pPr>
    </w:p>
    <w:p w14:paraId="65E97518" w14:textId="77777777" w:rsidR="00D95E7F" w:rsidRPr="004B2CA0" w:rsidRDefault="00D95E7F" w:rsidP="00A77C2C">
      <w:pPr>
        <w:pStyle w:val="KBOBTitel3"/>
      </w:pPr>
      <w:r w:rsidRPr="004B2CA0">
        <w:t>Projektbezogenes Organigramm</w:t>
      </w:r>
      <w:bookmarkEnd w:id="1"/>
    </w:p>
    <w:p w14:paraId="483E186C" w14:textId="77777777" w:rsidR="00D95E7F" w:rsidRDefault="00D95E7F" w:rsidP="00D95E7F">
      <w:r>
        <w:t>Projektbezogenes Organigramm des Anbieters mit Nennung des Projektteams, dessen Mitglieder (inkl. Stellvertretung) und deren Funktion, sowie Darstellung der Schnittstellen zum Projektorganigramm des Bauherrn. Das Organigramm wird bei der Beurteilung des geplanten Vorgehens berücksichtigt.</w:t>
      </w:r>
    </w:p>
    <w:p w14:paraId="113BC6FF" w14:textId="10CD3A22" w:rsidR="00D95E7F" w:rsidRDefault="00D95E7F" w:rsidP="00D95E7F">
      <w:r>
        <w:t>Max</w:t>
      </w:r>
      <w:r w:rsidRPr="002121AC">
        <w:t>. 1 Seite A4 (</w:t>
      </w:r>
      <w:r>
        <w:t xml:space="preserve">Text: </w:t>
      </w:r>
      <w:r w:rsidRPr="00575932">
        <w:t>Schriftgrösse 10 Pt., Zeilenabstand 14 Pt</w:t>
      </w:r>
      <w:r>
        <w:t>.</w:t>
      </w:r>
      <w:r w:rsidRPr="00575932">
        <w:t xml:space="preserve">, keine Veränderung der </w:t>
      </w:r>
      <w:r w:rsidR="001C6BF5" w:rsidRPr="001C6BF5">
        <w:t xml:space="preserve">Kopf- und Fusszeile </w:t>
      </w:r>
      <w:r w:rsidR="001C6BF5">
        <w:t xml:space="preserve">sowie </w:t>
      </w:r>
      <w:r w:rsidRPr="00575932">
        <w:t>Seitenränder).</w:t>
      </w:r>
    </w:p>
    <w:p w14:paraId="7CBC8423" w14:textId="059D73B2" w:rsidR="00A77C2C" w:rsidRDefault="00D95E7F" w:rsidP="00D95E7F">
      <w:pPr>
        <w:tabs>
          <w:tab w:val="left" w:pos="2552"/>
        </w:tabs>
        <w:spacing w:before="120" w:after="120"/>
      </w:pPr>
      <w:r w:rsidRPr="00024841">
        <w:rPr>
          <w:color w:val="0070C0"/>
          <w:szCs w:val="20"/>
        </w:rPr>
        <w:fldChar w:fldCharType="begin">
          <w:ffData>
            <w:name w:val=""/>
            <w:enabled/>
            <w:calcOnExit w:val="0"/>
            <w:textInput/>
          </w:ffData>
        </w:fldChar>
      </w:r>
      <w:r w:rsidRPr="00024841">
        <w:rPr>
          <w:color w:val="0070C0"/>
          <w:szCs w:val="20"/>
        </w:rPr>
        <w:instrText xml:space="preserve"> FORMTEXT </w:instrText>
      </w:r>
      <w:r w:rsidRPr="00024841">
        <w:rPr>
          <w:color w:val="0070C0"/>
          <w:szCs w:val="20"/>
        </w:rPr>
      </w:r>
      <w:r w:rsidRPr="00024841">
        <w:rPr>
          <w:color w:val="0070C0"/>
          <w:szCs w:val="20"/>
        </w:rPr>
        <w:fldChar w:fldCharType="separate"/>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noProof/>
          <w:color w:val="0070C0"/>
          <w:szCs w:val="20"/>
        </w:rPr>
        <w:t> </w:t>
      </w:r>
      <w:r w:rsidRPr="00024841">
        <w:rPr>
          <w:color w:val="0070C0"/>
          <w:szCs w:val="20"/>
        </w:rPr>
        <w:fldChar w:fldCharType="end"/>
      </w:r>
    </w:p>
    <w:p w14:paraId="35B4FCD7" w14:textId="6AB4BC85" w:rsidR="00D73351" w:rsidRDefault="00D73351" w:rsidP="001F2A7E"/>
    <w:p w14:paraId="24595747" w14:textId="1587A199" w:rsidR="005402E7" w:rsidRDefault="005402E7" w:rsidP="005402E7">
      <w:pPr>
        <w:pStyle w:val="KBOBTitel2"/>
      </w:pPr>
      <w:r>
        <w:t>Preis (ZK</w:t>
      </w:r>
      <w:r w:rsidR="007A2D98">
        <w:t xml:space="preserve"> </w:t>
      </w:r>
      <w:r w:rsidR="00A77C2C">
        <w:t>3</w:t>
      </w:r>
      <w:r>
        <w:t>)</w:t>
      </w:r>
    </w:p>
    <w:p w14:paraId="203ED1E5" w14:textId="491B987A" w:rsidR="00D731DD" w:rsidRDefault="007D490C" w:rsidP="00D731DD">
      <w:pPr>
        <w:rPr>
          <w:highlight w:val="yellow"/>
        </w:rPr>
      </w:pPr>
      <w:r w:rsidRPr="007D490C">
        <w:t>Bereinigte Angebotssumme</w:t>
      </w:r>
      <w:r>
        <w:t>, Gewichtung 40%</w:t>
      </w:r>
    </w:p>
    <w:p w14:paraId="1275FFC2" w14:textId="74E2CE3C" w:rsidR="005402E7" w:rsidRDefault="005402E7" w:rsidP="005402E7">
      <w:r>
        <w:t>Die Vergütung erfolgt gemäss Ziffer 4 der vorgesehenen Vertragsurkunde.</w:t>
      </w:r>
    </w:p>
    <w:p w14:paraId="53E17B75" w14:textId="77777777" w:rsidR="005402E7" w:rsidRPr="00447B99" w:rsidRDefault="005402E7" w:rsidP="00D35A4B">
      <w:pPr>
        <w:pStyle w:val="KBOBTitel3"/>
      </w:pPr>
      <w:r w:rsidRPr="00447B99">
        <w:lastRenderedPageBreak/>
        <w:t>Honorarberechnung-Leistungstabelle</w:t>
      </w:r>
    </w:p>
    <w:p w14:paraId="0C4A2A5F" w14:textId="397CC28D" w:rsidR="005402E7" w:rsidRDefault="005402E7" w:rsidP="005402E7">
      <w:r w:rsidRPr="001064E7">
        <w:t xml:space="preserve">Die Ermittlung der Honorare erfolgt </w:t>
      </w:r>
      <w:r>
        <w:t>mittels</w:t>
      </w:r>
      <w:r w:rsidRPr="001064E7">
        <w:t xml:space="preserve"> Excel-Datei </w:t>
      </w:r>
      <w:r>
        <w:rPr>
          <w:i/>
        </w:rPr>
        <w:t>„3</w:t>
      </w:r>
      <w:r w:rsidRPr="00F91C46">
        <w:rPr>
          <w:i/>
        </w:rPr>
        <w:t> Honorarberechnung-Leistungstabelle</w:t>
      </w:r>
      <w:r>
        <w:rPr>
          <w:i/>
        </w:rPr>
        <w:t xml:space="preserve"> </w:t>
      </w:r>
      <w:r w:rsidR="00A77C2C">
        <w:rPr>
          <w:i/>
        </w:rPr>
        <w:t>PV-</w:t>
      </w:r>
      <w:r w:rsidR="00DE492B">
        <w:rPr>
          <w:i/>
        </w:rPr>
        <w:t>U</w:t>
      </w:r>
      <w:r w:rsidR="009B0741">
        <w:rPr>
          <w:i/>
        </w:rPr>
        <w:t>+UBB</w:t>
      </w:r>
      <w:r w:rsidRPr="00F91C46">
        <w:rPr>
          <w:i/>
        </w:rPr>
        <w:t>.xls</w:t>
      </w:r>
      <w:r w:rsidR="005F69BA">
        <w:rPr>
          <w:i/>
        </w:rPr>
        <w:t>x</w:t>
      </w:r>
      <w:r w:rsidRPr="00F91C46">
        <w:rPr>
          <w:i/>
        </w:rPr>
        <w:t>“</w:t>
      </w:r>
      <w:r>
        <w:t>.</w:t>
      </w:r>
      <w:r w:rsidRPr="00043BF1">
        <w:t xml:space="preserve"> Die </w:t>
      </w:r>
      <w:r>
        <w:t>ge</w:t>
      </w:r>
      <w:r w:rsidRPr="00043BF1">
        <w:t xml:space="preserve">kennzeichnete Angebotssumme </w:t>
      </w:r>
      <w:r w:rsidR="006605AF">
        <w:t xml:space="preserve">ist </w:t>
      </w:r>
      <w:r w:rsidRPr="00043BF1">
        <w:t>auf das Deckblatt dieses Dokuments zu übertragen.</w:t>
      </w:r>
    </w:p>
    <w:p w14:paraId="58E67065" w14:textId="253E05B3" w:rsidR="006605AF" w:rsidRDefault="005402E7" w:rsidP="006605AF">
      <w:pPr>
        <w:rPr>
          <w:rFonts w:cs="Arial"/>
        </w:rPr>
      </w:pPr>
      <w:r>
        <w:t xml:space="preserve">In der </w:t>
      </w:r>
      <w:r w:rsidR="00F82A32" w:rsidRPr="00F82A32">
        <w:t>Honorarberechnung-Leistungstabelle</w:t>
      </w:r>
      <w:r w:rsidRPr="00375549">
        <w:t xml:space="preserve"> </w:t>
      </w:r>
      <w:r w:rsidRPr="00BA360F">
        <w:t xml:space="preserve">sind alle </w:t>
      </w:r>
      <w:r>
        <w:t>grün</w:t>
      </w:r>
      <w:r w:rsidRPr="00BA360F">
        <w:t xml:space="preserve"> hinterlegten Felder auszufüllen</w:t>
      </w:r>
      <w:r>
        <w:t>.</w:t>
      </w:r>
      <w:r w:rsidRPr="00BA360F">
        <w:t xml:space="preserve"> </w:t>
      </w:r>
      <w:r>
        <w:t>Felder</w:t>
      </w:r>
      <w:r w:rsidRPr="00BA360F">
        <w:t xml:space="preserve"> ohne </w:t>
      </w:r>
      <w:r>
        <w:t>grüne</w:t>
      </w:r>
      <w:r w:rsidRPr="00BA360F">
        <w:t xml:space="preserve"> Hinterlegung dürfen nicht verändert werden.</w:t>
      </w:r>
      <w:r w:rsidR="006605AF" w:rsidRPr="006605AF">
        <w:rPr>
          <w:rFonts w:cs="Arial"/>
        </w:rPr>
        <w:t xml:space="preserve"> </w:t>
      </w:r>
      <w:r w:rsidR="006605AF">
        <w:rPr>
          <w:rFonts w:cs="Arial"/>
        </w:rPr>
        <w:t xml:space="preserve">Die </w:t>
      </w:r>
      <w:r w:rsidR="006605AF" w:rsidRPr="0097390C">
        <w:t>Zusammenstellung der Honoraraufwendun</w:t>
      </w:r>
      <w:r w:rsidR="006605AF">
        <w:t>gen</w:t>
      </w:r>
      <w:r w:rsidR="006605AF">
        <w:rPr>
          <w:rFonts w:cs="Arial"/>
        </w:rPr>
        <w:t xml:space="preserve"> ist rechtsgültig zu unterzeichnen.</w:t>
      </w:r>
    </w:p>
    <w:p w14:paraId="53E4CE33" w14:textId="7C57A1E2" w:rsidR="006605AF" w:rsidRDefault="006605AF" w:rsidP="006605AF">
      <w:r>
        <w:t>Die vorgegebenen Anzahl Stunden</w:t>
      </w:r>
      <w:r w:rsidR="00F82A32">
        <w:t xml:space="preserve"> sowie</w:t>
      </w:r>
      <w:r>
        <w:t xml:space="preserve"> deren Aufteilung auf die Phasen dienen der Vergleichbarkeit der Angebote, von welchen in der Vertragsabwicklung abgewichen werden kann. Daraus lassen sich keinerlei Ansprüche ableiten.</w:t>
      </w:r>
    </w:p>
    <w:p w14:paraId="14484373" w14:textId="0D909914" w:rsidR="005402E7" w:rsidRDefault="005402E7" w:rsidP="005402E7">
      <w:pPr>
        <w:rPr>
          <w:rFonts w:cs="Arial"/>
        </w:rPr>
      </w:pPr>
      <w:r>
        <w:rPr>
          <w:rFonts w:cs="Arial"/>
        </w:rPr>
        <w:t>Die Nebenkosten sind gemäss den Bestimmungen der Ziffer 4.2 der Vertragsurkunde und in der Zusammenstellung der Honoraraufwendungen vorgegeben.</w:t>
      </w:r>
    </w:p>
    <w:p w14:paraId="2A44F60B" w14:textId="77777777" w:rsidR="005402E7" w:rsidRDefault="005402E7" w:rsidP="005402E7">
      <w:r>
        <w:t>Es besteht kein Anspruch auf die ausgewiesene Honorarreserve. Diese wird ausschliesslich vom Auftraggeber bewirtschaftet und freigegeben.</w:t>
      </w:r>
    </w:p>
    <w:p w14:paraId="329FDCCA" w14:textId="77777777" w:rsidR="005402E7" w:rsidRPr="00400C69" w:rsidRDefault="005402E7" w:rsidP="00D35A4B">
      <w:pPr>
        <w:pStyle w:val="KBOBTitel3"/>
      </w:pPr>
      <w:r w:rsidRPr="00400C69">
        <w:t>Personalliste</w:t>
      </w:r>
    </w:p>
    <w:p w14:paraId="39E5EE3A" w14:textId="77777777" w:rsidR="005402E7" w:rsidRPr="00400C69" w:rsidRDefault="005402E7" w:rsidP="005402E7">
      <w:r w:rsidRPr="00400C69">
        <w:t>Die Personen und Kategorien sind zusätzlich in einer separat einzureichenden projektbezogenen Mitarbeiterliste auszuweisen (Honorar-Kategorien, Jahrgang, Aus-/Weiterbildung mit Abschlussjahr und Anzahl Berufsjahre). Diese wird nach Genehmigung durch den Auftraggeber ebenfalls Vertragsbestandteil. Kategorienwechsel sind nachträglich nicht zulässig. Nicht auf der Mitarbeiterliste aufgeführtes Personal muss durch den Auftraggeber genehmigt werden.</w:t>
      </w:r>
    </w:p>
    <w:p w14:paraId="32B11FD8" w14:textId="776BEE23" w:rsidR="005402E7" w:rsidRDefault="005402E7" w:rsidP="001F2A7E">
      <w:r w:rsidRPr="00400C69">
        <w:t>Auf der Liste</w:t>
      </w:r>
      <w:r w:rsidR="00342670">
        <w:t xml:space="preserve"> / den Listen</w:t>
      </w:r>
      <w:r w:rsidRPr="00400C69">
        <w:t xml:space="preserve"> sind die</w:t>
      </w:r>
      <w:r w:rsidR="009B0741">
        <w:t xml:space="preserve"> Schlüsselpersonen</w:t>
      </w:r>
      <w:r w:rsidRPr="00400C69">
        <w:t xml:space="preserve"> </w:t>
      </w:r>
      <w:r w:rsidRPr="00400C69">
        <w:rPr>
          <w:i/>
        </w:rPr>
        <w:t>PL, PL</w:t>
      </w:r>
      <w:r w:rsidR="00342670">
        <w:rPr>
          <w:i/>
        </w:rPr>
        <w:t>-</w:t>
      </w:r>
      <w:proofErr w:type="spellStart"/>
      <w:r w:rsidR="00342670">
        <w:rPr>
          <w:i/>
        </w:rPr>
        <w:t>Stv</w:t>
      </w:r>
      <w:proofErr w:type="spellEnd"/>
      <w:r w:rsidR="00342670">
        <w:rPr>
          <w:i/>
        </w:rPr>
        <w:t>.</w:t>
      </w:r>
      <w:r w:rsidRPr="00400C69">
        <w:rPr>
          <w:i/>
        </w:rPr>
        <w:t xml:space="preserve"> </w:t>
      </w:r>
      <w:r w:rsidRPr="00400C69">
        <w:t>zu kennzeichnen.</w:t>
      </w:r>
    </w:p>
    <w:p w14:paraId="6CC3A913" w14:textId="77777777" w:rsidR="004B61A0" w:rsidRDefault="004B61A0" w:rsidP="004B61A0">
      <w:pPr>
        <w:pStyle w:val="haupttitel"/>
      </w:pPr>
      <w:r>
        <w:lastRenderedPageBreak/>
        <w:t>Weitere Angaben</w:t>
      </w:r>
    </w:p>
    <w:p w14:paraId="293A2D2C" w14:textId="77777777" w:rsidR="004B61A0" w:rsidRDefault="004B61A0" w:rsidP="004B61A0"/>
    <w:p w14:paraId="37E3C0C9" w14:textId="77777777" w:rsidR="003F515F" w:rsidRDefault="00290FCC" w:rsidP="000154DC">
      <w:pPr>
        <w:pStyle w:val="KBOBTitel1"/>
      </w:pPr>
      <w:r w:rsidRPr="009E7AAA">
        <w:t>Erläuterungen zum Angebot aus der Sicht des Anbieters</w:t>
      </w:r>
    </w:p>
    <w:p w14:paraId="3767A3A8" w14:textId="77777777" w:rsidR="004B61A0" w:rsidRDefault="004B61A0" w:rsidP="004B61A0"/>
    <w:p w14:paraId="1DFE2632" w14:textId="0650D3BB" w:rsidR="004B61A0" w:rsidRPr="006B0AEC" w:rsidRDefault="004B61A0" w:rsidP="004B61A0">
      <w:r w:rsidRPr="006B0AEC">
        <w:t>Erläuterungen zum Angeb</w:t>
      </w:r>
      <w:r w:rsidR="00B35F69">
        <w:t>ot aus der Sicht des Anbieters</w:t>
      </w:r>
      <w:r w:rsidRPr="006B0AEC">
        <w:t>.</w:t>
      </w:r>
    </w:p>
    <w:p w14:paraId="3A0C0E8D" w14:textId="77777777" w:rsidR="004B61A0" w:rsidRPr="006B0AEC" w:rsidRDefault="004B61A0" w:rsidP="004B61A0">
      <w:r w:rsidRPr="006B0AEC">
        <w:t>Max. 1 Seite A4 (Schriftgrösse 10 Pt., Zeilenabstand 14 Pt., keine Veränderung der Seitenränder).</w:t>
      </w:r>
    </w:p>
    <w:p w14:paraId="7B970E83" w14:textId="0971F2FF" w:rsidR="006860CF" w:rsidRDefault="00EE3464" w:rsidP="006860CF">
      <w:pPr>
        <w:spacing w:before="240"/>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D14A8E1" w14:textId="77777777" w:rsidR="004B61A0" w:rsidRPr="006B0AEC" w:rsidRDefault="004B61A0" w:rsidP="004B61A0">
      <w:r w:rsidRPr="006B0AEC">
        <w:rPr>
          <w:vanish/>
        </w:rPr>
        <w:t>Darf leer bleiben, da nicht vergaberelevant.</w:t>
      </w:r>
    </w:p>
    <w:p w14:paraId="4C9FB227" w14:textId="77777777" w:rsidR="004B61A0" w:rsidRDefault="004B61A0" w:rsidP="004B61A0"/>
    <w:p w14:paraId="25826A18" w14:textId="77777777" w:rsidR="004B61A0" w:rsidRDefault="004B61A0" w:rsidP="004B61A0"/>
    <w:p w14:paraId="172CF217" w14:textId="77777777" w:rsidR="004B61A0" w:rsidRDefault="004B61A0" w:rsidP="000154DC">
      <w:pPr>
        <w:pStyle w:val="KBOBTitel1"/>
      </w:pPr>
      <w:r>
        <w:t>Verzeichnis der technischen Vorbehalte und der offenen Fragen</w:t>
      </w:r>
    </w:p>
    <w:tbl>
      <w:tblPr>
        <w:tblpPr w:leftFromText="141" w:rightFromText="141" w:vertAnchor="text" w:horzAnchor="margin" w:tblpY="193"/>
        <w:tblW w:w="0" w:type="auto"/>
        <w:tblLook w:val="04A0" w:firstRow="1" w:lastRow="0" w:firstColumn="1" w:lastColumn="0" w:noHBand="0" w:noVBand="1"/>
      </w:tblPr>
      <w:tblGrid>
        <w:gridCol w:w="5730"/>
        <w:gridCol w:w="2152"/>
        <w:gridCol w:w="2152"/>
      </w:tblGrid>
      <w:tr w:rsidR="004B61A0" w14:paraId="422463B4" w14:textId="77777777" w:rsidTr="00960F53">
        <w:trPr>
          <w:trHeight w:val="360"/>
        </w:trPr>
        <w:tc>
          <w:tcPr>
            <w:tcW w:w="5730" w:type="dxa"/>
            <w:tcBorders>
              <w:top w:val="nil"/>
              <w:left w:val="nil"/>
              <w:bottom w:val="nil"/>
              <w:right w:val="nil"/>
              <w:tl2br w:val="nil"/>
              <w:tr2bl w:val="nil"/>
            </w:tcBorders>
            <w:shd w:val="clear" w:color="auto" w:fill="FFFFFF"/>
          </w:tcPr>
          <w:p w14:paraId="325007E4" w14:textId="77777777" w:rsidR="004B61A0" w:rsidRDefault="004B61A0" w:rsidP="00960F53"/>
        </w:tc>
        <w:tc>
          <w:tcPr>
            <w:tcW w:w="4304" w:type="dxa"/>
            <w:gridSpan w:val="2"/>
            <w:tcBorders>
              <w:top w:val="nil"/>
              <w:left w:val="nil"/>
              <w:bottom w:val="nil"/>
              <w:right w:val="nil"/>
              <w:tl2br w:val="nil"/>
              <w:tr2bl w:val="nil"/>
            </w:tcBorders>
            <w:shd w:val="clear" w:color="auto" w:fill="FFFFFF"/>
          </w:tcPr>
          <w:p w14:paraId="434B7DC2" w14:textId="77777777" w:rsidR="004B61A0" w:rsidRDefault="004B61A0" w:rsidP="006860CF">
            <w:pPr>
              <w:spacing w:before="0" w:after="0"/>
              <w:jc w:val="left"/>
            </w:pPr>
            <w:r>
              <w:rPr>
                <w:b/>
              </w:rPr>
              <w:t>zu erledigen</w:t>
            </w:r>
          </w:p>
        </w:tc>
      </w:tr>
      <w:tr w:rsidR="004B61A0" w14:paraId="219313AD" w14:textId="77777777" w:rsidTr="00960F53">
        <w:trPr>
          <w:trHeight w:val="360"/>
        </w:trPr>
        <w:tc>
          <w:tcPr>
            <w:tcW w:w="5730" w:type="dxa"/>
            <w:tcBorders>
              <w:top w:val="nil"/>
              <w:left w:val="nil"/>
              <w:bottom w:val="nil"/>
              <w:right w:val="nil"/>
              <w:tl2br w:val="nil"/>
              <w:tr2bl w:val="nil"/>
            </w:tcBorders>
            <w:shd w:val="clear" w:color="auto" w:fill="FFFFFF"/>
          </w:tcPr>
          <w:p w14:paraId="0911BD45" w14:textId="77777777" w:rsidR="004B61A0" w:rsidRDefault="004B61A0" w:rsidP="00960F53">
            <w:pPr>
              <w:spacing w:before="0" w:after="0"/>
              <w:jc w:val="left"/>
            </w:pPr>
            <w:r>
              <w:rPr>
                <w:b/>
              </w:rPr>
              <w:t>Vorbehalte bzw. offene Fragen:</w:t>
            </w:r>
          </w:p>
        </w:tc>
        <w:tc>
          <w:tcPr>
            <w:tcW w:w="2152" w:type="dxa"/>
            <w:tcBorders>
              <w:top w:val="nil"/>
              <w:left w:val="nil"/>
              <w:bottom w:val="nil"/>
              <w:right w:val="nil"/>
              <w:tl2br w:val="nil"/>
              <w:tr2bl w:val="nil"/>
            </w:tcBorders>
            <w:shd w:val="clear" w:color="auto" w:fill="FFFFFF"/>
          </w:tcPr>
          <w:p w14:paraId="0896C17C" w14:textId="77777777" w:rsidR="004B61A0" w:rsidRDefault="004B61A0" w:rsidP="00960F53">
            <w:pPr>
              <w:spacing w:before="0" w:after="0"/>
              <w:jc w:val="left"/>
            </w:pPr>
            <w:r>
              <w:rPr>
                <w:b/>
              </w:rPr>
              <w:t>durch:</w:t>
            </w:r>
          </w:p>
        </w:tc>
        <w:tc>
          <w:tcPr>
            <w:tcW w:w="2152" w:type="dxa"/>
            <w:tcBorders>
              <w:top w:val="nil"/>
              <w:left w:val="nil"/>
              <w:bottom w:val="nil"/>
              <w:right w:val="nil"/>
              <w:tl2br w:val="nil"/>
              <w:tr2bl w:val="nil"/>
            </w:tcBorders>
            <w:shd w:val="clear" w:color="auto" w:fill="FFFFFF"/>
          </w:tcPr>
          <w:p w14:paraId="1A89551E" w14:textId="77777777" w:rsidR="004B61A0" w:rsidRDefault="004B61A0" w:rsidP="00960F53">
            <w:pPr>
              <w:spacing w:before="0" w:after="0"/>
              <w:jc w:val="left"/>
            </w:pPr>
            <w:r>
              <w:rPr>
                <w:b/>
              </w:rPr>
              <w:t>bis:</w:t>
            </w:r>
          </w:p>
        </w:tc>
      </w:tr>
      <w:tr w:rsidR="004B61A0" w14:paraId="6CB61D8C" w14:textId="77777777" w:rsidTr="00960F53">
        <w:trPr>
          <w:trHeight w:val="360"/>
        </w:trPr>
        <w:tc>
          <w:tcPr>
            <w:tcW w:w="5730" w:type="dxa"/>
            <w:tcBorders>
              <w:top w:val="nil"/>
              <w:left w:val="nil"/>
              <w:bottom w:val="nil"/>
              <w:right w:val="nil"/>
              <w:tl2br w:val="nil"/>
              <w:tr2bl w:val="nil"/>
            </w:tcBorders>
            <w:shd w:val="clear" w:color="auto" w:fill="FFFFFF"/>
          </w:tcPr>
          <w:p w14:paraId="22669B08"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c>
          <w:tcPr>
            <w:tcW w:w="2152" w:type="dxa"/>
            <w:tcBorders>
              <w:top w:val="nil"/>
              <w:left w:val="nil"/>
              <w:bottom w:val="nil"/>
              <w:right w:val="nil"/>
              <w:tl2br w:val="nil"/>
              <w:tr2bl w:val="nil"/>
            </w:tcBorders>
            <w:shd w:val="clear" w:color="auto" w:fill="FFFFFF"/>
          </w:tcPr>
          <w:p w14:paraId="55564ACF"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c>
          <w:tcPr>
            <w:tcW w:w="2152" w:type="dxa"/>
            <w:tcBorders>
              <w:top w:val="nil"/>
              <w:left w:val="nil"/>
              <w:bottom w:val="nil"/>
              <w:right w:val="nil"/>
              <w:tl2br w:val="nil"/>
              <w:tr2bl w:val="nil"/>
            </w:tcBorders>
            <w:shd w:val="clear" w:color="auto" w:fill="FFFFFF"/>
          </w:tcPr>
          <w:p w14:paraId="6A80DD49"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r>
      <w:tr w:rsidR="004B61A0" w14:paraId="3E435EEC" w14:textId="77777777" w:rsidTr="00960F53">
        <w:trPr>
          <w:trHeight w:val="360"/>
        </w:trPr>
        <w:tc>
          <w:tcPr>
            <w:tcW w:w="5730" w:type="dxa"/>
            <w:tcBorders>
              <w:top w:val="nil"/>
              <w:left w:val="nil"/>
              <w:bottom w:val="nil"/>
              <w:right w:val="nil"/>
              <w:tl2br w:val="nil"/>
              <w:tr2bl w:val="nil"/>
            </w:tcBorders>
            <w:shd w:val="clear" w:color="auto" w:fill="FFFFFF"/>
          </w:tcPr>
          <w:p w14:paraId="21987082"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c>
          <w:tcPr>
            <w:tcW w:w="2152" w:type="dxa"/>
            <w:tcBorders>
              <w:top w:val="nil"/>
              <w:left w:val="nil"/>
              <w:bottom w:val="nil"/>
              <w:right w:val="nil"/>
              <w:tl2br w:val="nil"/>
              <w:tr2bl w:val="nil"/>
            </w:tcBorders>
            <w:shd w:val="clear" w:color="auto" w:fill="FFFFFF"/>
          </w:tcPr>
          <w:p w14:paraId="7020ED63"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c>
          <w:tcPr>
            <w:tcW w:w="2152" w:type="dxa"/>
            <w:tcBorders>
              <w:top w:val="nil"/>
              <w:left w:val="nil"/>
              <w:bottom w:val="nil"/>
              <w:right w:val="nil"/>
              <w:tl2br w:val="nil"/>
              <w:tr2bl w:val="nil"/>
            </w:tcBorders>
            <w:shd w:val="clear" w:color="auto" w:fill="FFFFFF"/>
          </w:tcPr>
          <w:p w14:paraId="3A3FD7B7" w14:textId="77777777" w:rsidR="004B61A0" w:rsidRDefault="004B61A0" w:rsidP="00960F53">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r>
    </w:tbl>
    <w:p w14:paraId="399D5C9A" w14:textId="77777777" w:rsidR="004B61A0" w:rsidRDefault="004B61A0" w:rsidP="004B61A0"/>
    <w:p w14:paraId="64F643C1" w14:textId="77777777" w:rsidR="004B61A0" w:rsidRDefault="004B61A0" w:rsidP="004B61A0">
      <w:pPr>
        <w:rPr>
          <w:vanish/>
        </w:rPr>
      </w:pPr>
      <w:r w:rsidRPr="00D90C83">
        <w:rPr>
          <w:vanish/>
        </w:rPr>
        <w:t>Darf leer bleiben, da nicht vergaberelevant.</w:t>
      </w:r>
    </w:p>
    <w:p w14:paraId="56922BB6" w14:textId="77777777" w:rsidR="000154DC" w:rsidRDefault="000154DC" w:rsidP="004B61A0">
      <w:pPr>
        <w:rPr>
          <w:vanish/>
        </w:rPr>
      </w:pPr>
    </w:p>
    <w:p w14:paraId="40A3D4D6" w14:textId="77777777" w:rsidR="002E5A52" w:rsidRDefault="002E5A52" w:rsidP="004B61A0">
      <w:pPr>
        <w:rPr>
          <w:vanish/>
        </w:rPr>
      </w:pPr>
    </w:p>
    <w:p w14:paraId="6828E8E9" w14:textId="77777777" w:rsidR="000154DC" w:rsidRDefault="000154DC" w:rsidP="000154DC">
      <w:pPr>
        <w:pStyle w:val="KBOBTitel1"/>
      </w:pPr>
      <w:r>
        <w:t>Versicherungsnachweise</w:t>
      </w:r>
    </w:p>
    <w:p w14:paraId="047C2451" w14:textId="77777777" w:rsidR="000154DC" w:rsidRDefault="000154DC" w:rsidP="004B61A0">
      <w:r w:rsidRPr="00FE52C6">
        <w:t>Sind auf Aufforderung des Bauherrn einzureichen.</w:t>
      </w:r>
    </w:p>
    <w:p w14:paraId="2989D998" w14:textId="77777777" w:rsidR="000154DC" w:rsidRDefault="000154DC" w:rsidP="004B61A0"/>
    <w:p w14:paraId="286D6F77" w14:textId="77777777" w:rsidR="002E5A52" w:rsidRDefault="002E5A52" w:rsidP="004B61A0"/>
    <w:p w14:paraId="0959FA81" w14:textId="77777777" w:rsidR="000154DC" w:rsidRDefault="000154DC" w:rsidP="000154DC">
      <w:pPr>
        <w:pStyle w:val="KBOBTitel1"/>
      </w:pPr>
      <w:r>
        <w:t>Bestimmungen des Auftraggebers über den Datenaustausch</w:t>
      </w:r>
    </w:p>
    <w:p w14:paraId="5BEBEB45" w14:textId="301D8B0C" w:rsidR="000154DC" w:rsidRDefault="000154DC" w:rsidP="000154DC">
      <w:r>
        <w:t>Alle projektspezifisch erarbeiteten Dokumente und Pläne sind dem Auftraggeber im Quellcode (*.</w:t>
      </w:r>
      <w:proofErr w:type="spellStart"/>
      <w:r>
        <w:t>doc</w:t>
      </w:r>
      <w:proofErr w:type="spellEnd"/>
      <w:r>
        <w:t>, *.</w:t>
      </w:r>
      <w:proofErr w:type="spellStart"/>
      <w:r>
        <w:t>xls</w:t>
      </w:r>
      <w:proofErr w:type="spellEnd"/>
      <w:r>
        <w:t>, *.</w:t>
      </w:r>
      <w:proofErr w:type="spellStart"/>
      <w:r>
        <w:t>dxf</w:t>
      </w:r>
      <w:proofErr w:type="spellEnd"/>
      <w:r>
        <w:t>, *.</w:t>
      </w:r>
      <w:proofErr w:type="spellStart"/>
      <w:r>
        <w:t>dwg</w:t>
      </w:r>
      <w:proofErr w:type="spellEnd"/>
      <w:r>
        <w:t xml:space="preserve"> etc.) zur eigenen Verwendung und Bearbeitung zur Verfügung zu stellen.</w:t>
      </w:r>
    </w:p>
    <w:p w14:paraId="04ADB00E" w14:textId="77777777" w:rsidR="000154DC" w:rsidRDefault="000154DC" w:rsidP="000154DC"/>
    <w:p w14:paraId="1647B17A" w14:textId="77777777" w:rsidR="000154DC" w:rsidRDefault="000154DC" w:rsidP="000154DC">
      <w:r>
        <w:t>Der Auftragnehmer verpflichtet sich, die ordnungsgemäss erstellten Daten dem Auftraggeber kostenlos abzugeben.</w:t>
      </w:r>
    </w:p>
    <w:p w14:paraId="57704520" w14:textId="77777777" w:rsidR="000154DC" w:rsidRDefault="000154DC" w:rsidP="000154DC"/>
    <w:p w14:paraId="0918B21F" w14:textId="77777777" w:rsidR="000154DC" w:rsidRDefault="000154DC" w:rsidP="004B61A0">
      <w:r>
        <w:t xml:space="preserve">Die Schlussrechnung wird erst zur Zahlung fällig, wenn der Beauftragte die verlangten Daten sowie die weiteren </w:t>
      </w:r>
      <w:r w:rsidRPr="002121AC">
        <w:t>Dokumentationen</w:t>
      </w:r>
      <w:r>
        <w:t xml:space="preserve"> über das Projekt dem Auftraggeber sowohl in elektronischer als auch in Papierform abgegeben hat.</w:t>
      </w:r>
    </w:p>
    <w:p w14:paraId="13760C68" w14:textId="77777777" w:rsidR="00E0680D" w:rsidRDefault="00E0680D" w:rsidP="004B61A0"/>
    <w:p w14:paraId="32C6ADA6" w14:textId="77777777" w:rsidR="00E0680D" w:rsidRDefault="00E0680D" w:rsidP="004B61A0"/>
    <w:p w14:paraId="0B00982B" w14:textId="77777777" w:rsidR="00E0680D" w:rsidRDefault="00E0680D">
      <w:pPr>
        <w:spacing w:before="0" w:after="0" w:line="240" w:lineRule="auto"/>
        <w:jc w:val="left"/>
        <w:rPr>
          <w:b/>
          <w:sz w:val="22"/>
        </w:rPr>
      </w:pPr>
      <w:r>
        <w:br w:type="page"/>
      </w:r>
    </w:p>
    <w:p w14:paraId="66E2D54F" w14:textId="77777777" w:rsidR="000154DC" w:rsidRPr="002E5A52" w:rsidRDefault="000154DC" w:rsidP="002E5A52">
      <w:pPr>
        <w:pStyle w:val="KBOBTitel1"/>
      </w:pPr>
      <w:bookmarkStart w:id="2" w:name="_Toc293386301"/>
      <w:r w:rsidRPr="002E5A52">
        <w:lastRenderedPageBreak/>
        <w:t>Mit dem Angebot einzureichen</w:t>
      </w:r>
      <w:bookmarkEnd w:id="2"/>
    </w:p>
    <w:p w14:paraId="271E3235" w14:textId="77777777" w:rsidR="000154DC" w:rsidRDefault="000154DC" w:rsidP="000154DC">
      <w:pPr>
        <w:spacing w:before="120"/>
        <w:rPr>
          <w:rFonts w:cs="Arial"/>
        </w:rPr>
      </w:pPr>
      <w:r>
        <w:rPr>
          <w:rFonts w:cs="Arial"/>
        </w:rPr>
        <w:t>Einzureichen sind die nachfolgenden Unterlagen, vollständig ausgefüllt und unterzeichnet.</w:t>
      </w:r>
    </w:p>
    <w:p w14:paraId="4C78F46B" w14:textId="77777777" w:rsidR="000154DC" w:rsidRDefault="000154DC" w:rsidP="000154DC">
      <w:pPr>
        <w:spacing w:before="120"/>
        <w:rPr>
          <w:rFonts w:cs="Arial"/>
        </w:rPr>
      </w:pPr>
      <w:r>
        <w:rPr>
          <w:rFonts w:cs="Arial"/>
        </w:rPr>
        <w:t xml:space="preserve">Bitte überprüfen Sie Ihre </w:t>
      </w:r>
      <w:proofErr w:type="spellStart"/>
      <w:r>
        <w:rPr>
          <w:rFonts w:cs="Arial"/>
        </w:rPr>
        <w:t>Offerteingabe</w:t>
      </w:r>
      <w:proofErr w:type="spellEnd"/>
      <w:r>
        <w:rPr>
          <w:rFonts w:cs="Arial"/>
        </w:rPr>
        <w:t xml:space="preserve"> auf Vollständigkeit durch Ankreuzen der entsprechenden Position:</w:t>
      </w:r>
    </w:p>
    <w:p w14:paraId="57458C8E" w14:textId="77777777" w:rsidR="000154DC" w:rsidRDefault="000154DC" w:rsidP="000154DC">
      <w:pPr>
        <w:spacing w:before="120"/>
        <w:rPr>
          <w:rFonts w:cs="Arial"/>
        </w:rPr>
      </w:pPr>
    </w:p>
    <w:p w14:paraId="222DFBB4" w14:textId="426FDDF3" w:rsidR="000154DC" w:rsidRDefault="000154DC" w:rsidP="000154DC">
      <w:pPr>
        <w:tabs>
          <w:tab w:val="left" w:pos="567"/>
        </w:tabs>
        <w:spacing w:before="120"/>
        <w:ind w:left="567" w:hanging="567"/>
        <w:jc w:val="left"/>
        <w:rPr>
          <w:rFonts w:cs="Arial"/>
        </w:rPr>
      </w:pPr>
      <w:r>
        <w:rPr>
          <w:rFonts w:cs="Arial"/>
        </w:rPr>
        <w:fldChar w:fldCharType="begin">
          <w:ffData>
            <w:name w:val="Kontrollkästchen1"/>
            <w:enabled/>
            <w:calcOnExit w:val="0"/>
            <w:checkBox>
              <w:sizeAuto/>
              <w:default w:val="0"/>
              <w:checked w:val="0"/>
            </w:checkBox>
          </w:ffData>
        </w:fldChar>
      </w:r>
      <w:r>
        <w:instrText xml:space="preserve"> FORMCHECKBOX </w:instrText>
      </w:r>
      <w:r w:rsidR="009273CC">
        <w:rPr>
          <w:rFonts w:cs="Arial"/>
        </w:rPr>
      </w:r>
      <w:r w:rsidR="009273CC">
        <w:rPr>
          <w:rFonts w:cs="Arial"/>
        </w:rPr>
        <w:fldChar w:fldCharType="separate"/>
      </w:r>
      <w:r>
        <w:rPr>
          <w:rFonts w:cs="Arial"/>
        </w:rPr>
        <w:fldChar w:fldCharType="end"/>
      </w:r>
      <w:r>
        <w:rPr>
          <w:rFonts w:cs="Arial"/>
        </w:rPr>
        <w:tab/>
      </w:r>
      <w:r>
        <w:rPr>
          <w:rFonts w:cs="Arial"/>
        </w:rPr>
        <w:tab/>
      </w:r>
      <w:r w:rsidR="006860CF">
        <w:rPr>
          <w:rFonts w:cs="Arial"/>
        </w:rPr>
        <w:t>2</w:t>
      </w:r>
      <w:r w:rsidRPr="008F7EEA">
        <w:rPr>
          <w:rFonts w:cs="Arial"/>
        </w:rPr>
        <w:t xml:space="preserve"> </w:t>
      </w:r>
      <w:r w:rsidR="00FC7C3B">
        <w:rPr>
          <w:rFonts w:cs="Arial"/>
        </w:rPr>
        <w:t xml:space="preserve">Angebotsunterlagen </w:t>
      </w:r>
      <w:r>
        <w:rPr>
          <w:rFonts w:cs="Arial"/>
        </w:rPr>
        <w:t>(vorliegendes Dokument)</w:t>
      </w:r>
    </w:p>
    <w:p w14:paraId="591DF33E" w14:textId="77777777" w:rsidR="000154DC" w:rsidRPr="008F7EEA" w:rsidRDefault="000154DC" w:rsidP="000154DC">
      <w:pPr>
        <w:pStyle w:val="Listenabsatz"/>
        <w:numPr>
          <w:ilvl w:val="0"/>
          <w:numId w:val="8"/>
        </w:numPr>
        <w:tabs>
          <w:tab w:val="left" w:pos="1134"/>
        </w:tabs>
        <w:ind w:left="1134" w:hanging="425"/>
        <w:jc w:val="left"/>
        <w:rPr>
          <w:rFonts w:cs="Arial"/>
        </w:rPr>
      </w:pPr>
      <w:r>
        <w:rPr>
          <w:rFonts w:cs="Arial"/>
        </w:rPr>
        <w:t xml:space="preserve">vollständig </w:t>
      </w:r>
      <w:r w:rsidRPr="008F7EEA">
        <w:t>ausgefüllt</w:t>
      </w:r>
    </w:p>
    <w:p w14:paraId="6D097CF8" w14:textId="77777777" w:rsidR="000154DC" w:rsidRDefault="000154DC" w:rsidP="000154DC">
      <w:pPr>
        <w:pStyle w:val="Listenabsatz"/>
        <w:numPr>
          <w:ilvl w:val="0"/>
          <w:numId w:val="8"/>
        </w:numPr>
        <w:tabs>
          <w:tab w:val="left" w:pos="1134"/>
        </w:tabs>
        <w:ind w:left="1134" w:hanging="425"/>
        <w:jc w:val="left"/>
        <w:rPr>
          <w:rFonts w:cs="Arial"/>
        </w:rPr>
      </w:pPr>
      <w:r>
        <w:rPr>
          <w:rFonts w:cs="Arial"/>
        </w:rPr>
        <w:t>Angebotspreis auf Titelblatt übertragen</w:t>
      </w:r>
    </w:p>
    <w:p w14:paraId="200C2211" w14:textId="77777777" w:rsidR="000154DC" w:rsidRDefault="000154DC" w:rsidP="000154DC">
      <w:pPr>
        <w:pStyle w:val="Listenabsatz"/>
        <w:numPr>
          <w:ilvl w:val="0"/>
          <w:numId w:val="8"/>
        </w:numPr>
        <w:tabs>
          <w:tab w:val="left" w:pos="1134"/>
        </w:tabs>
        <w:ind w:left="1134" w:hanging="425"/>
        <w:jc w:val="left"/>
        <w:rPr>
          <w:rFonts w:cs="Arial"/>
        </w:rPr>
      </w:pPr>
      <w:r>
        <w:rPr>
          <w:rFonts w:cs="Arial"/>
        </w:rPr>
        <w:t>rechtsverbindlich unterzeichnet</w:t>
      </w:r>
    </w:p>
    <w:p w14:paraId="0C83B647" w14:textId="56A46397" w:rsidR="000154DC" w:rsidRDefault="000154DC" w:rsidP="000154DC">
      <w:pPr>
        <w:tabs>
          <w:tab w:val="left" w:pos="567"/>
        </w:tabs>
        <w:spacing w:before="120"/>
        <w:ind w:left="567" w:hanging="567"/>
        <w:jc w:val="left"/>
        <w:rPr>
          <w:rFonts w:cs="Arial"/>
        </w:rPr>
      </w:pPr>
      <w:r>
        <w:rPr>
          <w:rFonts w:cs="Arial"/>
        </w:rPr>
        <w:fldChar w:fldCharType="begin">
          <w:ffData>
            <w:name w:val="Kontrollkästchen1"/>
            <w:enabled/>
            <w:calcOnExit w:val="0"/>
            <w:checkBox>
              <w:sizeAuto/>
              <w:default w:val="0"/>
              <w:checked w:val="0"/>
            </w:checkBox>
          </w:ffData>
        </w:fldChar>
      </w:r>
      <w:r>
        <w:instrText xml:space="preserve"> FORMCHECKBOX </w:instrText>
      </w:r>
      <w:r w:rsidR="009273CC">
        <w:rPr>
          <w:rFonts w:cs="Arial"/>
        </w:rPr>
      </w:r>
      <w:r w:rsidR="009273CC">
        <w:rPr>
          <w:rFonts w:cs="Arial"/>
        </w:rPr>
        <w:fldChar w:fldCharType="separate"/>
      </w:r>
      <w:r>
        <w:rPr>
          <w:rFonts w:cs="Arial"/>
        </w:rPr>
        <w:fldChar w:fldCharType="end"/>
      </w:r>
      <w:r>
        <w:rPr>
          <w:rFonts w:cs="Arial"/>
        </w:rPr>
        <w:tab/>
      </w:r>
      <w:r>
        <w:rPr>
          <w:rFonts w:cs="Arial"/>
        </w:rPr>
        <w:tab/>
      </w:r>
      <w:r w:rsidR="006860CF">
        <w:rPr>
          <w:rFonts w:cs="Arial"/>
        </w:rPr>
        <w:t>3</w:t>
      </w:r>
      <w:r w:rsidRPr="008F7EEA">
        <w:rPr>
          <w:rFonts w:cs="Arial"/>
        </w:rPr>
        <w:t xml:space="preserve"> Honorarberechnung-Leis</w:t>
      </w:r>
      <w:r>
        <w:rPr>
          <w:rFonts w:cs="Arial"/>
        </w:rPr>
        <w:t>tungstabelle</w:t>
      </w:r>
    </w:p>
    <w:p w14:paraId="33F47BF0" w14:textId="77777777" w:rsidR="000154DC" w:rsidRDefault="000154DC" w:rsidP="000154DC">
      <w:pPr>
        <w:pStyle w:val="Listenabsatz"/>
        <w:numPr>
          <w:ilvl w:val="0"/>
          <w:numId w:val="8"/>
        </w:numPr>
        <w:tabs>
          <w:tab w:val="left" w:pos="1134"/>
        </w:tabs>
        <w:ind w:left="1134" w:hanging="425"/>
        <w:jc w:val="left"/>
        <w:rPr>
          <w:rFonts w:cs="Arial"/>
        </w:rPr>
      </w:pPr>
      <w:r>
        <w:rPr>
          <w:rFonts w:cs="Arial"/>
        </w:rPr>
        <w:t>vollständig ausgefüllt</w:t>
      </w:r>
    </w:p>
    <w:p w14:paraId="45437E3A" w14:textId="77777777" w:rsidR="000154DC" w:rsidRDefault="000154DC" w:rsidP="000154DC">
      <w:pPr>
        <w:pStyle w:val="Listenabsatz"/>
        <w:numPr>
          <w:ilvl w:val="0"/>
          <w:numId w:val="8"/>
        </w:numPr>
        <w:tabs>
          <w:tab w:val="left" w:pos="1134"/>
        </w:tabs>
        <w:ind w:left="1134" w:hanging="425"/>
        <w:jc w:val="left"/>
        <w:rPr>
          <w:rFonts w:cs="Arial"/>
        </w:rPr>
      </w:pPr>
      <w:r>
        <w:rPr>
          <w:rFonts w:cs="Arial"/>
        </w:rPr>
        <w:t>rechtsverbindlich unterzeichnet</w:t>
      </w:r>
    </w:p>
    <w:p w14:paraId="5EF84FFE" w14:textId="46FDC160" w:rsidR="000154DC" w:rsidRDefault="000154DC" w:rsidP="000154DC">
      <w:pPr>
        <w:tabs>
          <w:tab w:val="left" w:pos="567"/>
        </w:tabs>
        <w:spacing w:before="120"/>
        <w:ind w:left="567" w:hanging="567"/>
        <w:jc w:val="left"/>
        <w:rPr>
          <w:rFonts w:cs="Arial"/>
        </w:rPr>
      </w:pPr>
      <w:r w:rsidRPr="002121AC">
        <w:rPr>
          <w:rFonts w:cs="Arial"/>
        </w:rPr>
        <w:fldChar w:fldCharType="begin">
          <w:ffData>
            <w:name w:val="Kontrollkästchen1"/>
            <w:enabled/>
            <w:calcOnExit w:val="0"/>
            <w:checkBox>
              <w:sizeAuto/>
              <w:default w:val="0"/>
              <w:checked w:val="0"/>
            </w:checkBox>
          </w:ffData>
        </w:fldChar>
      </w:r>
      <w:r w:rsidRPr="002121AC">
        <w:instrText xml:space="preserve"> FORMCHECKBOX </w:instrText>
      </w:r>
      <w:r w:rsidR="009273CC">
        <w:rPr>
          <w:rFonts w:cs="Arial"/>
        </w:rPr>
      </w:r>
      <w:r w:rsidR="009273CC">
        <w:rPr>
          <w:rFonts w:cs="Arial"/>
        </w:rPr>
        <w:fldChar w:fldCharType="separate"/>
      </w:r>
      <w:r w:rsidRPr="002121AC">
        <w:rPr>
          <w:rFonts w:cs="Arial"/>
        </w:rPr>
        <w:fldChar w:fldCharType="end"/>
      </w:r>
      <w:r w:rsidRPr="002121AC">
        <w:rPr>
          <w:rFonts w:cs="Arial"/>
        </w:rPr>
        <w:tab/>
        <w:t>Je ein Lebenslauf für PL</w:t>
      </w:r>
      <w:r w:rsidR="00EE3464">
        <w:rPr>
          <w:rFonts w:cs="Arial"/>
        </w:rPr>
        <w:t xml:space="preserve">, </w:t>
      </w:r>
      <w:r w:rsidRPr="002121AC">
        <w:rPr>
          <w:rFonts w:cs="Arial"/>
        </w:rPr>
        <w:t>PL</w:t>
      </w:r>
      <w:r w:rsidR="00E51BC6">
        <w:rPr>
          <w:rFonts w:cs="Arial"/>
        </w:rPr>
        <w:t>-</w:t>
      </w:r>
      <w:proofErr w:type="spellStart"/>
      <w:r w:rsidR="00E51BC6">
        <w:rPr>
          <w:rFonts w:cs="Arial"/>
        </w:rPr>
        <w:t>Stv</w:t>
      </w:r>
      <w:proofErr w:type="spellEnd"/>
      <w:r w:rsidR="00E51BC6">
        <w:rPr>
          <w:rFonts w:cs="Arial"/>
        </w:rPr>
        <w:t>.</w:t>
      </w:r>
    </w:p>
    <w:p w14:paraId="7721AEDE" w14:textId="5A92E45D" w:rsidR="000154DC" w:rsidRDefault="000154DC" w:rsidP="000154DC">
      <w:pPr>
        <w:tabs>
          <w:tab w:val="left" w:pos="567"/>
        </w:tabs>
        <w:spacing w:before="120"/>
        <w:ind w:left="567" w:hanging="567"/>
        <w:jc w:val="left"/>
      </w:pPr>
      <w:r>
        <w:rPr>
          <w:rFonts w:cs="Arial"/>
        </w:rPr>
        <w:fldChar w:fldCharType="begin">
          <w:ffData>
            <w:name w:val="Kontrollkästchen9"/>
            <w:enabled/>
            <w:calcOnExit w:val="0"/>
            <w:checkBox>
              <w:sizeAuto/>
              <w:default w:val="0"/>
              <w:checked w:val="0"/>
            </w:checkBox>
          </w:ffData>
        </w:fldChar>
      </w:r>
      <w:r w:rsidRPr="008F7EEA">
        <w:rPr>
          <w:rFonts w:cs="Arial"/>
        </w:rPr>
        <w:instrText xml:space="preserve"> FORMCHECKBOX </w:instrText>
      </w:r>
      <w:r w:rsidR="009273CC">
        <w:rPr>
          <w:rFonts w:cs="Arial"/>
        </w:rPr>
      </w:r>
      <w:r w:rsidR="009273CC">
        <w:rPr>
          <w:rFonts w:cs="Arial"/>
        </w:rPr>
        <w:fldChar w:fldCharType="separate"/>
      </w:r>
      <w:r>
        <w:rPr>
          <w:rFonts w:cs="Arial"/>
        </w:rPr>
        <w:fldChar w:fldCharType="end"/>
      </w:r>
      <w:r>
        <w:rPr>
          <w:rFonts w:cs="Arial"/>
        </w:rPr>
        <w:tab/>
      </w:r>
      <w:r w:rsidRPr="00586C8B">
        <w:rPr>
          <w:rFonts w:cs="Arial"/>
        </w:rPr>
        <w:t>Mitarbeiterliste mit zugewiesenen Honorarkate</w:t>
      </w:r>
      <w:r w:rsidR="001620BD">
        <w:rPr>
          <w:rFonts w:cs="Arial"/>
        </w:rPr>
        <w:t xml:space="preserve">gorien für alle Beteiligten </w:t>
      </w:r>
      <w:r w:rsidRPr="00586C8B">
        <w:rPr>
          <w:rFonts w:cs="Arial"/>
        </w:rPr>
        <w:t>mit Kenn</w:t>
      </w:r>
      <w:r w:rsidR="006860CF">
        <w:rPr>
          <w:rFonts w:cs="Arial"/>
        </w:rPr>
        <w:t>zeichnung der Schlüsselpersonen</w:t>
      </w:r>
    </w:p>
    <w:sectPr w:rsidR="000154DC" w:rsidSect="00290FCC">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CCA29" w14:textId="77777777" w:rsidR="009273CC" w:rsidRDefault="009273CC">
      <w:pPr>
        <w:spacing w:before="0" w:after="0" w:line="240" w:lineRule="auto"/>
      </w:pPr>
      <w:r>
        <w:separator/>
      </w:r>
    </w:p>
    <w:p w14:paraId="28D45FFC" w14:textId="77777777" w:rsidR="009273CC" w:rsidRDefault="009273CC"/>
  </w:endnote>
  <w:endnote w:type="continuationSeparator" w:id="0">
    <w:p w14:paraId="39832994" w14:textId="77777777" w:rsidR="009273CC" w:rsidRDefault="009273CC">
      <w:pPr>
        <w:spacing w:before="0" w:after="0" w:line="240" w:lineRule="auto"/>
      </w:pPr>
      <w:r>
        <w:continuationSeparator/>
      </w:r>
    </w:p>
    <w:p w14:paraId="77DEDD51" w14:textId="77777777" w:rsidR="009273CC" w:rsidRDefault="00927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tblLayout w:type="fixed"/>
      <w:tblCellMar>
        <w:left w:w="0" w:type="dxa"/>
        <w:right w:w="0" w:type="dxa"/>
      </w:tblCellMar>
      <w:tblLook w:val="01E0" w:firstRow="1" w:lastRow="1" w:firstColumn="1" w:lastColumn="1" w:noHBand="0" w:noVBand="0"/>
    </w:tblPr>
    <w:tblGrid>
      <w:gridCol w:w="8444"/>
      <w:gridCol w:w="1621"/>
    </w:tblGrid>
    <w:tr w:rsidR="009273CC" w14:paraId="37B59665" w14:textId="77777777" w:rsidTr="00FB4841">
      <w:tc>
        <w:tcPr>
          <w:tcW w:w="8444" w:type="dxa"/>
          <w:tcBorders>
            <w:top w:val="single" w:sz="6" w:space="0" w:color="auto"/>
            <w:left w:val="nil"/>
            <w:bottom w:val="nil"/>
            <w:right w:val="nil"/>
          </w:tcBorders>
          <w:vAlign w:val="center"/>
        </w:tcPr>
        <w:p w14:paraId="4A25DE46" w14:textId="77777777" w:rsidR="009273CC" w:rsidRDefault="009273CC" w:rsidP="005D728B">
          <w:pPr>
            <w:pStyle w:val="Fuzeile"/>
            <w:spacing w:line="240" w:lineRule="auto"/>
            <w:jc w:val="right"/>
          </w:pPr>
        </w:p>
      </w:tc>
      <w:tc>
        <w:tcPr>
          <w:tcW w:w="1621" w:type="dxa"/>
          <w:tcBorders>
            <w:top w:val="single" w:sz="6" w:space="0" w:color="auto"/>
            <w:left w:val="nil"/>
            <w:bottom w:val="nil"/>
            <w:right w:val="nil"/>
          </w:tcBorders>
          <w:vAlign w:val="center"/>
        </w:tcPr>
        <w:p w14:paraId="29CCFA93" w14:textId="72C3B00F" w:rsidR="009273CC" w:rsidRDefault="009273CC" w:rsidP="005D728B">
          <w:pPr>
            <w:pStyle w:val="Fuzeile"/>
            <w:spacing w:line="240" w:lineRule="auto"/>
            <w:jc w:val="right"/>
          </w:pPr>
          <w:r>
            <w:t xml:space="preserve">Seite </w:t>
          </w:r>
          <w:r>
            <w:fldChar w:fldCharType="begin"/>
          </w:r>
          <w:r>
            <w:instrText xml:space="preserve"> PAGE </w:instrText>
          </w:r>
          <w:r>
            <w:fldChar w:fldCharType="separate"/>
          </w:r>
          <w:r>
            <w:t>11</w:t>
          </w:r>
          <w:r>
            <w:fldChar w:fldCharType="end"/>
          </w:r>
          <w:r>
            <w:t xml:space="preserve"> von </w:t>
          </w:r>
          <w:r>
            <w:fldChar w:fldCharType="begin"/>
          </w:r>
          <w:r>
            <w:instrText xml:space="preserve"> NUMPAGES </w:instrText>
          </w:r>
          <w:r>
            <w:fldChar w:fldCharType="separate"/>
          </w:r>
          <w:r>
            <w:t>13</w:t>
          </w:r>
          <w:r>
            <w:fldChar w:fldCharType="end"/>
          </w:r>
        </w:p>
      </w:tc>
    </w:tr>
  </w:tbl>
  <w:p w14:paraId="4C5774FC" w14:textId="77777777" w:rsidR="009273CC" w:rsidRPr="00D33E17" w:rsidRDefault="009273CC" w:rsidP="00290FC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9273CC" w14:paraId="57681630" w14:textId="77777777" w:rsidTr="00520F37">
      <w:trPr>
        <w:trHeight w:val="567"/>
      </w:trPr>
      <w:tc>
        <w:tcPr>
          <w:tcW w:w="144" w:type="dxa"/>
          <w:tcBorders>
            <w:top w:val="nil"/>
            <w:left w:val="nil"/>
            <w:bottom w:val="single" w:sz="6" w:space="0" w:color="auto"/>
            <w:right w:val="nil"/>
          </w:tcBorders>
          <w:vAlign w:val="bottom"/>
        </w:tcPr>
        <w:p w14:paraId="0C2DF671" w14:textId="77777777" w:rsidR="009273CC" w:rsidRDefault="009273CC" w:rsidP="00520F37">
          <w:pPr>
            <w:pStyle w:val="Fuzeile"/>
          </w:pPr>
        </w:p>
      </w:tc>
      <w:tc>
        <w:tcPr>
          <w:tcW w:w="4251" w:type="dxa"/>
          <w:gridSpan w:val="2"/>
          <w:tcBorders>
            <w:top w:val="nil"/>
            <w:left w:val="nil"/>
            <w:bottom w:val="single" w:sz="6" w:space="0" w:color="auto"/>
            <w:right w:val="nil"/>
          </w:tcBorders>
          <w:vAlign w:val="bottom"/>
          <w:hideMark/>
        </w:tcPr>
        <w:p w14:paraId="5A540E03" w14:textId="77777777" w:rsidR="009273CC" w:rsidRDefault="009273CC" w:rsidP="00520F37">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hideMark/>
        </w:tcPr>
        <w:p w14:paraId="65AA756F" w14:textId="77777777" w:rsidR="009273CC" w:rsidRDefault="009273CC" w:rsidP="00520F37">
          <w:pPr>
            <w:tabs>
              <w:tab w:val="left" w:pos="708"/>
            </w:tabs>
            <w:jc w:val="right"/>
            <w:rPr>
              <w:sz w:val="15"/>
              <w:szCs w:val="15"/>
            </w:rPr>
          </w:pPr>
          <w:r>
            <w:rPr>
              <w:sz w:val="14"/>
              <w:szCs w:val="14"/>
            </w:rPr>
            <w:t xml:space="preserve">SIA, </w:t>
          </w:r>
          <w:proofErr w:type="spellStart"/>
          <w:r>
            <w:rPr>
              <w:sz w:val="14"/>
              <w:szCs w:val="14"/>
            </w:rPr>
            <w:t>usic</w:t>
          </w:r>
          <w:proofErr w:type="spellEnd"/>
          <w:r>
            <w:rPr>
              <w:sz w:val="14"/>
              <w:szCs w:val="14"/>
            </w:rPr>
            <w:t xml:space="preserve">, BSA, CRB, FSAI, FSU, </w:t>
          </w:r>
          <w:r>
            <w:rPr>
              <w:sz w:val="15"/>
              <w:szCs w:val="15"/>
            </w:rPr>
            <w:t>IGS</w:t>
          </w:r>
          <w:r>
            <w:rPr>
              <w:sz w:val="14"/>
              <w:szCs w:val="14"/>
            </w:rPr>
            <w:t xml:space="preserve"> und SBO der Gruppe Planung </w:t>
          </w:r>
          <w:proofErr w:type="spellStart"/>
          <w:r>
            <w:rPr>
              <w:sz w:val="14"/>
              <w:szCs w:val="14"/>
            </w:rPr>
            <w:t>bauenschweiz</w:t>
          </w:r>
          <w:proofErr w:type="spellEnd"/>
        </w:p>
      </w:tc>
    </w:tr>
    <w:tr w:rsidR="009273CC" w14:paraId="469194F0" w14:textId="77777777" w:rsidTr="00520F37">
      <w:tc>
        <w:tcPr>
          <w:tcW w:w="144" w:type="dxa"/>
          <w:tcBorders>
            <w:top w:val="single" w:sz="6" w:space="0" w:color="auto"/>
            <w:left w:val="nil"/>
            <w:bottom w:val="nil"/>
            <w:right w:val="nil"/>
          </w:tcBorders>
        </w:tcPr>
        <w:p w14:paraId="4F281ABC" w14:textId="77777777" w:rsidR="009273CC" w:rsidRDefault="009273CC" w:rsidP="00520F37">
          <w:pPr>
            <w:pStyle w:val="Fuzeile"/>
          </w:pPr>
        </w:p>
      </w:tc>
      <w:tc>
        <w:tcPr>
          <w:tcW w:w="2673" w:type="dxa"/>
          <w:tcBorders>
            <w:top w:val="single" w:sz="6" w:space="0" w:color="auto"/>
            <w:left w:val="nil"/>
            <w:bottom w:val="nil"/>
            <w:right w:val="nil"/>
          </w:tcBorders>
          <w:hideMark/>
        </w:tcPr>
        <w:p w14:paraId="50967C55" w14:textId="77777777" w:rsidR="009273CC" w:rsidRDefault="009273CC" w:rsidP="00520F37">
          <w:pPr>
            <w:pStyle w:val="Fuzeile"/>
            <w:tabs>
              <w:tab w:val="left" w:pos="708"/>
            </w:tabs>
            <w:ind w:left="282"/>
          </w:pPr>
          <w:r>
            <w:t>Copyright 2019 by KBOB</w:t>
          </w:r>
        </w:p>
      </w:tc>
      <w:tc>
        <w:tcPr>
          <w:tcW w:w="2583" w:type="dxa"/>
          <w:gridSpan w:val="2"/>
          <w:tcBorders>
            <w:top w:val="single" w:sz="6" w:space="0" w:color="auto"/>
            <w:left w:val="nil"/>
            <w:bottom w:val="nil"/>
            <w:right w:val="nil"/>
          </w:tcBorders>
          <w:hideMark/>
        </w:tcPr>
        <w:p w14:paraId="382CA125" w14:textId="77777777" w:rsidR="009273CC" w:rsidRDefault="009273CC" w:rsidP="00520F37">
          <w:pPr>
            <w:pStyle w:val="Fuzeile"/>
            <w:ind w:left="869"/>
          </w:pPr>
          <w:r>
            <w:t>Version ASTRA deutsch</w:t>
          </w:r>
        </w:p>
      </w:tc>
      <w:tc>
        <w:tcPr>
          <w:tcW w:w="3044" w:type="dxa"/>
          <w:tcBorders>
            <w:top w:val="single" w:sz="6" w:space="0" w:color="auto"/>
            <w:left w:val="nil"/>
            <w:bottom w:val="nil"/>
            <w:right w:val="nil"/>
          </w:tcBorders>
        </w:tcPr>
        <w:p w14:paraId="232EE13C" w14:textId="77777777" w:rsidR="009273CC" w:rsidRDefault="009273CC" w:rsidP="00520F37">
          <w:pPr>
            <w:pStyle w:val="Fuzeile"/>
            <w:jc w:val="right"/>
          </w:pPr>
        </w:p>
      </w:tc>
      <w:tc>
        <w:tcPr>
          <w:tcW w:w="1621" w:type="dxa"/>
          <w:tcBorders>
            <w:top w:val="single" w:sz="6" w:space="0" w:color="auto"/>
            <w:left w:val="nil"/>
            <w:bottom w:val="nil"/>
            <w:right w:val="nil"/>
          </w:tcBorders>
          <w:hideMark/>
        </w:tcPr>
        <w:p w14:paraId="588377A3" w14:textId="55DFEDCB" w:rsidR="009273CC" w:rsidRDefault="009273CC" w:rsidP="00520F37">
          <w:pPr>
            <w:pStyle w:val="Fuzeile"/>
            <w:jc w:val="right"/>
          </w:pPr>
          <w:r>
            <w:t xml:space="preserve">Seite </w:t>
          </w:r>
          <w:r>
            <w:fldChar w:fldCharType="begin"/>
          </w:r>
          <w:r>
            <w:instrText xml:space="preserve"> PAGE </w:instrText>
          </w:r>
          <w:r>
            <w:fldChar w:fldCharType="separate"/>
          </w:r>
          <w:r>
            <w:t>1</w:t>
          </w:r>
          <w:r>
            <w:fldChar w:fldCharType="end"/>
          </w:r>
          <w:r>
            <w:t xml:space="preserve"> von </w:t>
          </w:r>
          <w:r>
            <w:fldChar w:fldCharType="begin"/>
          </w:r>
          <w:r>
            <w:instrText xml:space="preserve"> NUMPAGES </w:instrText>
          </w:r>
          <w:r>
            <w:fldChar w:fldCharType="separate"/>
          </w:r>
          <w:r>
            <w:t>13</w:t>
          </w:r>
          <w:r>
            <w:fldChar w:fldCharType="end"/>
          </w:r>
        </w:p>
      </w:tc>
    </w:tr>
  </w:tbl>
  <w:p w14:paraId="4B82CA85" w14:textId="77777777" w:rsidR="009273CC" w:rsidRPr="00520F37" w:rsidRDefault="009273CC" w:rsidP="00520F3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1AB43" w14:textId="77777777" w:rsidR="009273CC" w:rsidRDefault="009273CC">
      <w:pPr>
        <w:spacing w:before="0" w:after="0" w:line="240" w:lineRule="auto"/>
      </w:pPr>
      <w:r>
        <w:separator/>
      </w:r>
    </w:p>
    <w:p w14:paraId="4D24232C" w14:textId="77777777" w:rsidR="009273CC" w:rsidRDefault="009273CC"/>
  </w:footnote>
  <w:footnote w:type="continuationSeparator" w:id="0">
    <w:p w14:paraId="323E610C" w14:textId="77777777" w:rsidR="009273CC" w:rsidRDefault="009273CC">
      <w:pPr>
        <w:spacing w:before="0" w:after="0" w:line="240" w:lineRule="auto"/>
      </w:pPr>
      <w:r>
        <w:continuationSeparator/>
      </w:r>
    </w:p>
    <w:p w14:paraId="1E1DD603" w14:textId="77777777" w:rsidR="009273CC" w:rsidRDefault="009273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173" w:type="dxa"/>
      <w:tblLayout w:type="fixed"/>
      <w:tblLook w:val="01E0" w:firstRow="1" w:lastRow="1" w:firstColumn="1" w:lastColumn="1" w:noHBand="0" w:noVBand="0"/>
    </w:tblPr>
    <w:tblGrid>
      <w:gridCol w:w="10173"/>
    </w:tblGrid>
    <w:tr w:rsidR="009273CC" w14:paraId="4FD17AB3" w14:textId="77777777" w:rsidTr="00E72855">
      <w:trPr>
        <w:cantSplit/>
        <w:trHeight w:hRule="exact" w:val="431"/>
      </w:trPr>
      <w:tc>
        <w:tcPr>
          <w:tcW w:w="10173" w:type="dxa"/>
        </w:tcPr>
        <w:p w14:paraId="2A5B9BBF" w14:textId="2B29FBDE" w:rsidR="009273CC" w:rsidRDefault="009273CC" w:rsidP="00E72855">
          <w:pPr>
            <w:pStyle w:val="Ref"/>
            <w:tabs>
              <w:tab w:val="right" w:pos="8963"/>
            </w:tabs>
            <w:rPr>
              <w:sz w:val="16"/>
              <w:szCs w:val="16"/>
            </w:rPr>
          </w:pPr>
          <w:r w:rsidRPr="00BF382C">
            <w:rPr>
              <w:sz w:val="16"/>
              <w:szCs w:val="16"/>
            </w:rPr>
            <w:t>N</w:t>
          </w:r>
          <w:r>
            <w:rPr>
              <w:sz w:val="16"/>
              <w:szCs w:val="16"/>
            </w:rPr>
            <w:t>0</w:t>
          </w:r>
          <w:r w:rsidRPr="00BF382C">
            <w:rPr>
              <w:sz w:val="16"/>
              <w:szCs w:val="16"/>
            </w:rPr>
            <w:t xml:space="preserve">2, </w:t>
          </w:r>
          <w:r>
            <w:rPr>
              <w:sz w:val="16"/>
              <w:szCs w:val="16"/>
            </w:rPr>
            <w:t>Schwerverkehrsraum Neuenkirch</w:t>
          </w:r>
        </w:p>
        <w:p w14:paraId="68BDAE38" w14:textId="016E3B72" w:rsidR="009273CC" w:rsidRPr="00D33E17" w:rsidRDefault="009273CC" w:rsidP="00520F37">
          <w:pPr>
            <w:pStyle w:val="Ref"/>
            <w:tabs>
              <w:tab w:val="right" w:pos="8963"/>
            </w:tabs>
          </w:pPr>
          <w:r>
            <w:t>Angebotsunterlagen PV U + UBB</w:t>
          </w:r>
        </w:p>
      </w:tc>
    </w:tr>
  </w:tbl>
  <w:p w14:paraId="325D157F" w14:textId="77777777" w:rsidR="009273CC" w:rsidRPr="00D33E17" w:rsidRDefault="009273CC" w:rsidP="00290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dxa"/>
      <w:tblInd w:w="-567" w:type="dxa"/>
      <w:tblLayout w:type="fixed"/>
      <w:tblLook w:val="01E0" w:firstRow="1" w:lastRow="1" w:firstColumn="1" w:lastColumn="1" w:noHBand="0" w:noVBand="0"/>
    </w:tblPr>
    <w:tblGrid>
      <w:gridCol w:w="5369"/>
      <w:gridCol w:w="5291"/>
    </w:tblGrid>
    <w:tr w:rsidR="009273CC" w:rsidRPr="009273CC" w14:paraId="0501BE84" w14:textId="77777777" w:rsidTr="00520F37">
      <w:trPr>
        <w:cantSplit/>
        <w:trHeight w:val="1987"/>
      </w:trPr>
      <w:tc>
        <w:tcPr>
          <w:tcW w:w="5369" w:type="dxa"/>
          <w:tcMar>
            <w:top w:w="0" w:type="dxa"/>
            <w:left w:w="0" w:type="dxa"/>
            <w:bottom w:w="0" w:type="dxa"/>
            <w:right w:w="108" w:type="dxa"/>
          </w:tcMar>
        </w:tcPr>
        <w:p w14:paraId="2801E4DC" w14:textId="0AF851A3" w:rsidR="009273CC" w:rsidRDefault="009273CC" w:rsidP="00520F37">
          <w:pPr>
            <w:tabs>
              <w:tab w:val="right" w:pos="9071"/>
            </w:tabs>
            <w:spacing w:line="240" w:lineRule="auto"/>
            <w:ind w:right="-40"/>
            <w:rPr>
              <w:kern w:val="22"/>
              <w:sz w:val="16"/>
              <w:szCs w:val="16"/>
            </w:rPr>
          </w:pPr>
          <w:r>
            <w:rPr>
              <w:noProof/>
              <w:kern w:val="22"/>
              <w:sz w:val="16"/>
              <w:szCs w:val="16"/>
              <w:lang w:eastAsia="de-CH"/>
            </w:rPr>
            <w:drawing>
              <wp:inline distT="0" distB="0" distL="0" distR="0" wp14:anchorId="60148E0B" wp14:editId="63B0A6B5">
                <wp:extent cx="1915160" cy="474345"/>
                <wp:effectExtent l="0" t="0" r="0" b="0"/>
                <wp:docPr id="3" name="Grafik 3"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2" descr="Bunde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5160" cy="474345"/>
                        </a:xfrm>
                        <a:prstGeom prst="rect">
                          <a:avLst/>
                        </a:prstGeom>
                        <a:noFill/>
                        <a:ln>
                          <a:noFill/>
                        </a:ln>
                      </pic:spPr>
                    </pic:pic>
                  </a:graphicData>
                </a:graphic>
              </wp:inline>
            </w:drawing>
          </w:r>
        </w:p>
        <w:p w14:paraId="6BB59D37" w14:textId="77777777" w:rsidR="009273CC" w:rsidRDefault="009273CC" w:rsidP="00520F37">
          <w:pPr>
            <w:tabs>
              <w:tab w:val="right" w:pos="9071"/>
            </w:tabs>
            <w:spacing w:after="20" w:line="240" w:lineRule="auto"/>
            <w:ind w:left="573" w:right="-40"/>
            <w:rPr>
              <w:kern w:val="22"/>
              <w:sz w:val="16"/>
              <w:szCs w:val="16"/>
            </w:rPr>
          </w:pPr>
        </w:p>
        <w:p w14:paraId="315D4A42" w14:textId="77777777" w:rsidR="009273CC" w:rsidRDefault="009273CC" w:rsidP="00520F37">
          <w:pPr>
            <w:tabs>
              <w:tab w:val="right" w:pos="9071"/>
            </w:tabs>
            <w:spacing w:line="240" w:lineRule="auto"/>
            <w:ind w:left="595" w:right="-40"/>
            <w:jc w:val="left"/>
            <w:rPr>
              <w:kern w:val="22"/>
              <w:sz w:val="16"/>
              <w:szCs w:val="16"/>
            </w:rPr>
          </w:pPr>
          <w:r>
            <w:rPr>
              <w:kern w:val="22"/>
              <w:sz w:val="16"/>
              <w:szCs w:val="16"/>
            </w:rPr>
            <w:t>Eidgenössisches Departement für</w:t>
          </w:r>
          <w:r>
            <w:rPr>
              <w:kern w:val="22"/>
              <w:sz w:val="16"/>
              <w:szCs w:val="16"/>
            </w:rPr>
            <w:br/>
            <w:t>Umwelt, Verkehr, Energie und Kommunikation UVEK</w:t>
          </w:r>
        </w:p>
        <w:p w14:paraId="62F68271" w14:textId="77777777" w:rsidR="009273CC" w:rsidRDefault="009273CC" w:rsidP="00520F37">
          <w:pPr>
            <w:tabs>
              <w:tab w:val="right" w:pos="9071"/>
            </w:tabs>
            <w:spacing w:line="240" w:lineRule="auto"/>
            <w:ind w:left="595" w:right="-40"/>
            <w:rPr>
              <w:kern w:val="22"/>
              <w:sz w:val="16"/>
              <w:szCs w:val="16"/>
            </w:rPr>
          </w:pPr>
        </w:p>
        <w:p w14:paraId="25F7194C" w14:textId="77777777" w:rsidR="009273CC" w:rsidRDefault="009273CC" w:rsidP="00520F37">
          <w:pPr>
            <w:tabs>
              <w:tab w:val="right" w:pos="9071"/>
            </w:tabs>
            <w:spacing w:line="240" w:lineRule="auto"/>
            <w:ind w:left="595" w:right="-40"/>
            <w:rPr>
              <w:b/>
              <w:kern w:val="22"/>
              <w:sz w:val="16"/>
              <w:szCs w:val="16"/>
            </w:rPr>
          </w:pPr>
          <w:r>
            <w:rPr>
              <w:b/>
              <w:kern w:val="22"/>
              <w:sz w:val="16"/>
              <w:szCs w:val="16"/>
            </w:rPr>
            <w:t>Bundesamt für Strassen ASTRA</w:t>
          </w:r>
        </w:p>
      </w:tc>
      <w:tc>
        <w:tcPr>
          <w:tcW w:w="5291" w:type="dxa"/>
          <w:hideMark/>
        </w:tcPr>
        <w:p w14:paraId="13922FD6" w14:textId="29E5F08C" w:rsidR="009273CC" w:rsidRDefault="009273CC" w:rsidP="00520F37">
          <w:pPr>
            <w:tabs>
              <w:tab w:val="right" w:pos="9071"/>
            </w:tabs>
            <w:spacing w:line="240" w:lineRule="auto"/>
            <w:ind w:left="335" w:right="-40"/>
            <w:rPr>
              <w:b/>
              <w:kern w:val="22"/>
              <w:sz w:val="16"/>
              <w:szCs w:val="16"/>
            </w:rPr>
          </w:pPr>
          <w:r>
            <w:rPr>
              <w:noProof/>
              <w:lang w:eastAsia="de-CH"/>
            </w:rPr>
            <w:drawing>
              <wp:inline distT="0" distB="0" distL="0" distR="0" wp14:anchorId="0F9A281F" wp14:editId="71176761">
                <wp:extent cx="1130300" cy="31051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3"/>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1130300" cy="310515"/>
                        </a:xfrm>
                        <a:prstGeom prst="rect">
                          <a:avLst/>
                        </a:prstGeom>
                        <a:noFill/>
                        <a:ln>
                          <a:noFill/>
                        </a:ln>
                      </pic:spPr>
                    </pic:pic>
                  </a:graphicData>
                </a:graphic>
              </wp:inline>
            </w:drawing>
          </w:r>
        </w:p>
        <w:p w14:paraId="6A41D332" w14:textId="77777777" w:rsidR="009273CC" w:rsidRDefault="009273CC" w:rsidP="00520F37">
          <w:pPr>
            <w:tabs>
              <w:tab w:val="right" w:pos="9071"/>
            </w:tabs>
            <w:spacing w:before="120" w:after="0" w:line="200" w:lineRule="exact"/>
            <w:ind w:left="335" w:right="-40"/>
            <w:jc w:val="left"/>
            <w:rPr>
              <w:rFonts w:ascii="Arial Narrow" w:hAnsi="Arial Narrow"/>
              <w:kern w:val="22"/>
              <w:sz w:val="15"/>
              <w:szCs w:val="15"/>
            </w:rPr>
          </w:pPr>
          <w:r>
            <w:rPr>
              <w:rFonts w:ascii="Arial Narrow" w:hAnsi="Arial Narrow"/>
              <w:kern w:val="22"/>
              <w:sz w:val="15"/>
              <w:szCs w:val="15"/>
            </w:rPr>
            <w:t>Koordinationskonferenz der Bau- und Liegenschaftsorgane der öffentlichen Bauherren</w:t>
          </w:r>
        </w:p>
        <w:p w14:paraId="7A5016AD" w14:textId="77777777" w:rsidR="009273CC" w:rsidRDefault="009273CC" w:rsidP="00520F37">
          <w:pPr>
            <w:pStyle w:val="KBOB-Logo-Kopfzeile"/>
            <w:spacing w:before="0" w:after="0"/>
            <w:ind w:left="335"/>
            <w:jc w:val="left"/>
            <w:rPr>
              <w:noProof w:val="0"/>
              <w:sz w:val="15"/>
              <w:szCs w:val="15"/>
              <w:lang w:val="en-US"/>
            </w:rPr>
          </w:pPr>
          <w:proofErr w:type="spellStart"/>
          <w:r>
            <w:rPr>
              <w:noProof w:val="0"/>
              <w:sz w:val="15"/>
              <w:szCs w:val="15"/>
              <w:lang w:val="en-US"/>
            </w:rPr>
            <w:t>Conférence</w:t>
          </w:r>
          <w:proofErr w:type="spellEnd"/>
          <w:r>
            <w:rPr>
              <w:noProof w:val="0"/>
              <w:sz w:val="15"/>
              <w:szCs w:val="15"/>
              <w:lang w:val="en-US"/>
            </w:rPr>
            <w:t xml:space="preserve"> de coordination des services de la construction et des immeubles des </w:t>
          </w:r>
          <w:proofErr w:type="spellStart"/>
          <w:r>
            <w:rPr>
              <w:noProof w:val="0"/>
              <w:sz w:val="15"/>
              <w:szCs w:val="15"/>
              <w:lang w:val="en-US"/>
            </w:rPr>
            <w:t>maî-tres</w:t>
          </w:r>
          <w:proofErr w:type="spellEnd"/>
          <w:r>
            <w:rPr>
              <w:noProof w:val="0"/>
              <w:sz w:val="15"/>
              <w:szCs w:val="15"/>
              <w:lang w:val="en-US"/>
            </w:rPr>
            <w:t xml:space="preserve"> </w:t>
          </w:r>
          <w:proofErr w:type="spellStart"/>
          <w:r>
            <w:rPr>
              <w:noProof w:val="0"/>
              <w:sz w:val="15"/>
              <w:szCs w:val="15"/>
              <w:lang w:val="en-US"/>
            </w:rPr>
            <w:t>d’ouvrage</w:t>
          </w:r>
          <w:proofErr w:type="spellEnd"/>
          <w:r>
            <w:rPr>
              <w:noProof w:val="0"/>
              <w:sz w:val="15"/>
              <w:szCs w:val="15"/>
              <w:lang w:val="en-US"/>
            </w:rPr>
            <w:t xml:space="preserve"> publics</w:t>
          </w:r>
        </w:p>
        <w:p w14:paraId="6D82F22A" w14:textId="77777777" w:rsidR="009273CC" w:rsidRDefault="009273CC" w:rsidP="00520F37">
          <w:pPr>
            <w:pStyle w:val="KBOB-Logo-Kopfzeile"/>
            <w:spacing w:before="0" w:after="0"/>
            <w:ind w:left="335"/>
            <w:jc w:val="left"/>
            <w:rPr>
              <w:noProof w:val="0"/>
              <w:sz w:val="15"/>
              <w:szCs w:val="15"/>
              <w:lang w:val="en-US"/>
            </w:rPr>
          </w:pPr>
          <w:proofErr w:type="spellStart"/>
          <w:r>
            <w:rPr>
              <w:noProof w:val="0"/>
              <w:sz w:val="15"/>
              <w:szCs w:val="15"/>
              <w:lang w:val="en-US"/>
            </w:rPr>
            <w:t>Conferenza</w:t>
          </w:r>
          <w:proofErr w:type="spellEnd"/>
          <w:r>
            <w:rPr>
              <w:noProof w:val="0"/>
              <w:sz w:val="15"/>
              <w:szCs w:val="15"/>
              <w:lang w:val="en-US"/>
            </w:rPr>
            <w:t xml:space="preserve"> di </w:t>
          </w:r>
          <w:proofErr w:type="spellStart"/>
          <w:r>
            <w:rPr>
              <w:noProof w:val="0"/>
              <w:sz w:val="15"/>
              <w:szCs w:val="15"/>
              <w:lang w:val="en-US"/>
            </w:rPr>
            <w:t>coordinamento</w:t>
          </w:r>
          <w:proofErr w:type="spellEnd"/>
          <w:r>
            <w:rPr>
              <w:noProof w:val="0"/>
              <w:sz w:val="15"/>
              <w:szCs w:val="15"/>
              <w:lang w:val="en-US"/>
            </w:rPr>
            <w:t xml:space="preserve"> </w:t>
          </w:r>
          <w:proofErr w:type="spellStart"/>
          <w:r>
            <w:rPr>
              <w:noProof w:val="0"/>
              <w:sz w:val="15"/>
              <w:szCs w:val="15"/>
              <w:lang w:val="en-US"/>
            </w:rPr>
            <w:t>degli</w:t>
          </w:r>
          <w:proofErr w:type="spellEnd"/>
          <w:r>
            <w:rPr>
              <w:noProof w:val="0"/>
              <w:sz w:val="15"/>
              <w:szCs w:val="15"/>
              <w:lang w:val="en-US"/>
            </w:rPr>
            <w:t xml:space="preserve"> </w:t>
          </w:r>
          <w:proofErr w:type="spellStart"/>
          <w:r>
            <w:rPr>
              <w:noProof w:val="0"/>
              <w:sz w:val="15"/>
              <w:szCs w:val="15"/>
              <w:lang w:val="en-US"/>
            </w:rPr>
            <w:t>organi</w:t>
          </w:r>
          <w:proofErr w:type="spellEnd"/>
          <w:r>
            <w:rPr>
              <w:noProof w:val="0"/>
              <w:sz w:val="15"/>
              <w:szCs w:val="15"/>
              <w:lang w:val="en-US"/>
            </w:rPr>
            <w:t xml:space="preserve"> </w:t>
          </w:r>
          <w:proofErr w:type="spellStart"/>
          <w:r>
            <w:rPr>
              <w:noProof w:val="0"/>
              <w:sz w:val="15"/>
              <w:szCs w:val="15"/>
              <w:lang w:val="en-US"/>
            </w:rPr>
            <w:t>della</w:t>
          </w:r>
          <w:proofErr w:type="spellEnd"/>
          <w:r>
            <w:rPr>
              <w:noProof w:val="0"/>
              <w:sz w:val="15"/>
              <w:szCs w:val="15"/>
              <w:lang w:val="en-US"/>
            </w:rPr>
            <w:t xml:space="preserve"> </w:t>
          </w:r>
          <w:proofErr w:type="spellStart"/>
          <w:r>
            <w:rPr>
              <w:noProof w:val="0"/>
              <w:sz w:val="15"/>
              <w:szCs w:val="15"/>
              <w:lang w:val="en-US"/>
            </w:rPr>
            <w:t>costruzione</w:t>
          </w:r>
          <w:proofErr w:type="spellEnd"/>
          <w:r>
            <w:rPr>
              <w:noProof w:val="0"/>
              <w:sz w:val="15"/>
              <w:szCs w:val="15"/>
              <w:lang w:val="en-US"/>
            </w:rPr>
            <w:t xml:space="preserve"> e </w:t>
          </w:r>
          <w:proofErr w:type="spellStart"/>
          <w:r>
            <w:rPr>
              <w:noProof w:val="0"/>
              <w:sz w:val="15"/>
              <w:szCs w:val="15"/>
              <w:lang w:val="en-US"/>
            </w:rPr>
            <w:t>degli</w:t>
          </w:r>
          <w:proofErr w:type="spellEnd"/>
          <w:r>
            <w:rPr>
              <w:noProof w:val="0"/>
              <w:sz w:val="15"/>
              <w:szCs w:val="15"/>
              <w:lang w:val="en-US"/>
            </w:rPr>
            <w:t xml:space="preserve"> </w:t>
          </w:r>
          <w:proofErr w:type="spellStart"/>
          <w:r>
            <w:rPr>
              <w:noProof w:val="0"/>
              <w:sz w:val="15"/>
              <w:szCs w:val="15"/>
              <w:lang w:val="en-US"/>
            </w:rPr>
            <w:t>immobili</w:t>
          </w:r>
          <w:proofErr w:type="spellEnd"/>
          <w:r>
            <w:rPr>
              <w:noProof w:val="0"/>
              <w:sz w:val="15"/>
              <w:szCs w:val="15"/>
              <w:lang w:val="en-US"/>
            </w:rPr>
            <w:t xml:space="preserve"> </w:t>
          </w:r>
          <w:proofErr w:type="spellStart"/>
          <w:r>
            <w:rPr>
              <w:noProof w:val="0"/>
              <w:sz w:val="15"/>
              <w:szCs w:val="15"/>
              <w:lang w:val="en-US"/>
            </w:rPr>
            <w:t>dei</w:t>
          </w:r>
          <w:proofErr w:type="spellEnd"/>
          <w:r>
            <w:rPr>
              <w:noProof w:val="0"/>
              <w:sz w:val="15"/>
              <w:szCs w:val="15"/>
              <w:lang w:val="en-US"/>
            </w:rPr>
            <w:t xml:space="preserve"> com-</w:t>
          </w:r>
          <w:proofErr w:type="spellStart"/>
          <w:r>
            <w:rPr>
              <w:noProof w:val="0"/>
              <w:sz w:val="15"/>
              <w:szCs w:val="15"/>
              <w:lang w:val="en-US"/>
            </w:rPr>
            <w:t>mittenti</w:t>
          </w:r>
          <w:proofErr w:type="spellEnd"/>
          <w:r>
            <w:rPr>
              <w:noProof w:val="0"/>
              <w:sz w:val="15"/>
              <w:szCs w:val="15"/>
              <w:lang w:val="en-US"/>
            </w:rPr>
            <w:t xml:space="preserve"> </w:t>
          </w:r>
          <w:proofErr w:type="spellStart"/>
          <w:r>
            <w:rPr>
              <w:noProof w:val="0"/>
              <w:sz w:val="15"/>
              <w:szCs w:val="15"/>
              <w:lang w:val="en-US"/>
            </w:rPr>
            <w:t>della</w:t>
          </w:r>
          <w:proofErr w:type="spellEnd"/>
          <w:r>
            <w:rPr>
              <w:noProof w:val="0"/>
              <w:sz w:val="15"/>
              <w:szCs w:val="15"/>
              <w:lang w:val="en-US"/>
            </w:rPr>
            <w:t xml:space="preserve"> </w:t>
          </w:r>
          <w:proofErr w:type="spellStart"/>
          <w:r>
            <w:rPr>
              <w:noProof w:val="0"/>
              <w:sz w:val="15"/>
              <w:szCs w:val="15"/>
              <w:lang w:val="en-US"/>
            </w:rPr>
            <w:t>costruzione</w:t>
          </w:r>
          <w:proofErr w:type="spellEnd"/>
          <w:r>
            <w:rPr>
              <w:noProof w:val="0"/>
              <w:sz w:val="15"/>
              <w:szCs w:val="15"/>
              <w:lang w:val="en-US"/>
            </w:rPr>
            <w:t xml:space="preserve"> </w:t>
          </w:r>
          <w:proofErr w:type="spellStart"/>
          <w:r>
            <w:rPr>
              <w:noProof w:val="0"/>
              <w:sz w:val="15"/>
              <w:szCs w:val="15"/>
              <w:lang w:val="en-US"/>
            </w:rPr>
            <w:t>pubblici</w:t>
          </w:r>
          <w:proofErr w:type="spellEnd"/>
        </w:p>
        <w:p w14:paraId="53913742" w14:textId="77777777" w:rsidR="009273CC" w:rsidRDefault="009273CC" w:rsidP="00520F37">
          <w:pPr>
            <w:pStyle w:val="KBOB-Logo-Kopfzeile"/>
            <w:spacing w:before="0" w:after="0"/>
            <w:ind w:left="335"/>
            <w:jc w:val="left"/>
            <w:rPr>
              <w:kern w:val="22"/>
              <w:sz w:val="15"/>
              <w:szCs w:val="15"/>
              <w:lang w:val="en-US"/>
            </w:rPr>
          </w:pPr>
          <w:r>
            <w:rPr>
              <w:noProof w:val="0"/>
              <w:sz w:val="15"/>
              <w:szCs w:val="15"/>
              <w:lang w:val="en-US"/>
            </w:rPr>
            <w:t>Coordination Group for Construction and Property Services</w:t>
          </w:r>
        </w:p>
      </w:tc>
    </w:tr>
  </w:tbl>
  <w:p w14:paraId="2EF671C5" w14:textId="77777777" w:rsidR="009273CC" w:rsidRDefault="009273CC" w:rsidP="00520F37">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56C70" w14:textId="77777777" w:rsidR="009273CC" w:rsidRPr="001F5C26" w:rsidRDefault="009273CC" w:rsidP="00290FCC">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B6FA8"/>
    <w:multiLevelType w:val="hybridMultilevel"/>
    <w:tmpl w:val="0DAA78E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D0E606A"/>
    <w:multiLevelType w:val="hybridMultilevel"/>
    <w:tmpl w:val="0DAA78E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21F440D6"/>
    <w:multiLevelType w:val="multilevel"/>
    <w:tmpl w:val="E46245CA"/>
    <w:lvl w:ilvl="0">
      <w:numFmt w:val="decimal"/>
      <w:lvlText w:val="2.%1"/>
      <w:lvlJc w:val="left"/>
      <w:pPr>
        <w:ind w:left="567" w:hanging="567"/>
      </w:pPr>
      <w:rPr>
        <w:rFonts w:hint="default"/>
      </w:rPr>
    </w:lvl>
    <w:lvl w:ilvl="1">
      <w:start w:val="1"/>
      <w:numFmt w:val="decimal"/>
      <w:lvlText w:val="2.%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FC5339B"/>
    <w:multiLevelType w:val="hybridMultilevel"/>
    <w:tmpl w:val="F6ACE9C8"/>
    <w:lvl w:ilvl="0" w:tplc="F118C71E">
      <w:start w:val="1"/>
      <w:numFmt w:val="bullet"/>
      <w:lvlText w:val="-"/>
      <w:lvlJc w:val="left"/>
      <w:pPr>
        <w:ind w:left="720" w:hanging="360"/>
      </w:pPr>
      <w:rPr>
        <w:rFonts w:ascii="Arial" w:hAnsi="Arial" w:hint="default"/>
        <w:sz w:val="14"/>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C85F9A"/>
    <w:multiLevelType w:val="multilevel"/>
    <w:tmpl w:val="67B0436A"/>
    <w:lvl w:ilvl="0">
      <w:start w:val="1"/>
      <w:numFmt w:val="decimal"/>
      <w:pStyle w:val="haupttitel"/>
      <w:lvlText w:val="%1"/>
      <w:lvlJc w:val="left"/>
      <w:pPr>
        <w:ind w:left="720" w:hanging="360"/>
      </w:pPr>
      <w:rPr>
        <w:rFonts w:hint="default"/>
      </w:rPr>
    </w:lvl>
    <w:lvl w:ilvl="1">
      <w:start w:val="1"/>
      <w:numFmt w:val="decimal"/>
      <w:pStyle w:val="KBOBTitel1"/>
      <w:isLgl/>
      <w:lvlText w:val="%1.%2"/>
      <w:lvlJc w:val="left"/>
      <w:pPr>
        <w:ind w:left="720" w:hanging="360"/>
      </w:pPr>
      <w:rPr>
        <w:rFonts w:hint="default"/>
      </w:rPr>
    </w:lvl>
    <w:lvl w:ilvl="2">
      <w:start w:val="1"/>
      <w:numFmt w:val="decimal"/>
      <w:pStyle w:val="KBOBTitel2"/>
      <w:isLgl/>
      <w:lvlText w:val="%1.%2.%3"/>
      <w:lvlJc w:val="left"/>
      <w:pPr>
        <w:ind w:left="1080" w:hanging="720"/>
      </w:pPr>
      <w:rPr>
        <w:rFonts w:hint="default"/>
      </w:rPr>
    </w:lvl>
    <w:lvl w:ilvl="3">
      <w:start w:val="1"/>
      <w:numFmt w:val="decimal"/>
      <w:pStyle w:val="KBOBTitel3"/>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B391FB3"/>
    <w:multiLevelType w:val="hybridMultilevel"/>
    <w:tmpl w:val="7CA66928"/>
    <w:lvl w:ilvl="0" w:tplc="D5DE44CC">
      <w:start w:val="1"/>
      <w:numFmt w:val="bullet"/>
      <w:lvlText w:val="−"/>
      <w:lvlJc w:val="left"/>
      <w:pPr>
        <w:ind w:left="720" w:hanging="360"/>
      </w:pPr>
      <w:rPr>
        <w:rFonts w:ascii="Arial" w:eastAsia="Times New Roman"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6"/>
  </w:num>
  <w:num w:numId="4">
    <w:abstractNumId w:val="5"/>
  </w:num>
  <w:num w:numId="5">
    <w:abstractNumId w:val="6"/>
  </w:num>
  <w:num w:numId="6">
    <w:abstractNumId w:val="6"/>
  </w:num>
  <w:num w:numId="7">
    <w:abstractNumId w:val="6"/>
  </w:num>
  <w:num w:numId="8">
    <w:abstractNumId w:val="7"/>
  </w:num>
  <w:num w:numId="9">
    <w:abstractNumId w:val="4"/>
  </w:num>
  <w:num w:numId="10">
    <w:abstractNumId w:val="2"/>
  </w:num>
  <w:num w:numId="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3F515F"/>
    <w:rsid w:val="00011403"/>
    <w:rsid w:val="000154DC"/>
    <w:rsid w:val="00022A44"/>
    <w:rsid w:val="00024841"/>
    <w:rsid w:val="00036D47"/>
    <w:rsid w:val="000A6E68"/>
    <w:rsid w:val="000D20CD"/>
    <w:rsid w:val="000F1B35"/>
    <w:rsid w:val="00102443"/>
    <w:rsid w:val="00141C4F"/>
    <w:rsid w:val="001620BD"/>
    <w:rsid w:val="00166F7E"/>
    <w:rsid w:val="0017313A"/>
    <w:rsid w:val="001771FE"/>
    <w:rsid w:val="00193437"/>
    <w:rsid w:val="001C6BF5"/>
    <w:rsid w:val="001D6E5F"/>
    <w:rsid w:val="001F2A7E"/>
    <w:rsid w:val="001F36CE"/>
    <w:rsid w:val="00253211"/>
    <w:rsid w:val="002717D7"/>
    <w:rsid w:val="00282EBD"/>
    <w:rsid w:val="00290FCC"/>
    <w:rsid w:val="002C2323"/>
    <w:rsid w:val="002D4B8C"/>
    <w:rsid w:val="002E1839"/>
    <w:rsid w:val="002E5A52"/>
    <w:rsid w:val="00300E5A"/>
    <w:rsid w:val="00302D4E"/>
    <w:rsid w:val="003240BC"/>
    <w:rsid w:val="00324C09"/>
    <w:rsid w:val="00342670"/>
    <w:rsid w:val="00360ED0"/>
    <w:rsid w:val="003D7FCF"/>
    <w:rsid w:val="003F515F"/>
    <w:rsid w:val="00400C69"/>
    <w:rsid w:val="00415C15"/>
    <w:rsid w:val="00481548"/>
    <w:rsid w:val="004824D9"/>
    <w:rsid w:val="004B07D8"/>
    <w:rsid w:val="004B08AE"/>
    <w:rsid w:val="004B2CA0"/>
    <w:rsid w:val="004B39D3"/>
    <w:rsid w:val="004B61A0"/>
    <w:rsid w:val="004B6D8B"/>
    <w:rsid w:val="004D573F"/>
    <w:rsid w:val="00520F37"/>
    <w:rsid w:val="005402E7"/>
    <w:rsid w:val="00555033"/>
    <w:rsid w:val="0055682A"/>
    <w:rsid w:val="00564495"/>
    <w:rsid w:val="0058401C"/>
    <w:rsid w:val="005B2EA9"/>
    <w:rsid w:val="005D728B"/>
    <w:rsid w:val="005E78A9"/>
    <w:rsid w:val="005F69BA"/>
    <w:rsid w:val="00622550"/>
    <w:rsid w:val="00642FB6"/>
    <w:rsid w:val="006517AE"/>
    <w:rsid w:val="006605AF"/>
    <w:rsid w:val="006860CF"/>
    <w:rsid w:val="00694364"/>
    <w:rsid w:val="006B73EE"/>
    <w:rsid w:val="00725C22"/>
    <w:rsid w:val="007279CA"/>
    <w:rsid w:val="00780F8C"/>
    <w:rsid w:val="00785FE0"/>
    <w:rsid w:val="007A2D98"/>
    <w:rsid w:val="007D46A7"/>
    <w:rsid w:val="007D490C"/>
    <w:rsid w:val="007D5E95"/>
    <w:rsid w:val="007E4D88"/>
    <w:rsid w:val="0080241C"/>
    <w:rsid w:val="00830D32"/>
    <w:rsid w:val="00840446"/>
    <w:rsid w:val="0084307F"/>
    <w:rsid w:val="00856E5B"/>
    <w:rsid w:val="00861E17"/>
    <w:rsid w:val="00885462"/>
    <w:rsid w:val="008860E0"/>
    <w:rsid w:val="00894E7B"/>
    <w:rsid w:val="008C0B7C"/>
    <w:rsid w:val="008D082B"/>
    <w:rsid w:val="008D232B"/>
    <w:rsid w:val="008D5B32"/>
    <w:rsid w:val="008F11B1"/>
    <w:rsid w:val="00926F4E"/>
    <w:rsid w:val="009273CC"/>
    <w:rsid w:val="00927F8E"/>
    <w:rsid w:val="00947FDA"/>
    <w:rsid w:val="00960F53"/>
    <w:rsid w:val="00977A52"/>
    <w:rsid w:val="009819A0"/>
    <w:rsid w:val="00993341"/>
    <w:rsid w:val="009B0741"/>
    <w:rsid w:val="009E2F93"/>
    <w:rsid w:val="009E7AAA"/>
    <w:rsid w:val="00A04747"/>
    <w:rsid w:val="00A10E4A"/>
    <w:rsid w:val="00A163AB"/>
    <w:rsid w:val="00A6081B"/>
    <w:rsid w:val="00A77C2C"/>
    <w:rsid w:val="00A8769A"/>
    <w:rsid w:val="00AD268E"/>
    <w:rsid w:val="00AE539A"/>
    <w:rsid w:val="00B13DDF"/>
    <w:rsid w:val="00B35F69"/>
    <w:rsid w:val="00B50685"/>
    <w:rsid w:val="00B63122"/>
    <w:rsid w:val="00BA0942"/>
    <w:rsid w:val="00BC7979"/>
    <w:rsid w:val="00BE1A83"/>
    <w:rsid w:val="00C33D94"/>
    <w:rsid w:val="00C502BD"/>
    <w:rsid w:val="00C74140"/>
    <w:rsid w:val="00C75620"/>
    <w:rsid w:val="00C7797A"/>
    <w:rsid w:val="00CB012C"/>
    <w:rsid w:val="00CB2212"/>
    <w:rsid w:val="00CB508C"/>
    <w:rsid w:val="00CE42C2"/>
    <w:rsid w:val="00CF703B"/>
    <w:rsid w:val="00D10E1A"/>
    <w:rsid w:val="00D35A4B"/>
    <w:rsid w:val="00D731DD"/>
    <w:rsid w:val="00D73351"/>
    <w:rsid w:val="00D81AA1"/>
    <w:rsid w:val="00D95E7F"/>
    <w:rsid w:val="00DC6736"/>
    <w:rsid w:val="00DD37EC"/>
    <w:rsid w:val="00DE492B"/>
    <w:rsid w:val="00DF4CD4"/>
    <w:rsid w:val="00DF683E"/>
    <w:rsid w:val="00E0680D"/>
    <w:rsid w:val="00E403F9"/>
    <w:rsid w:val="00E51BC6"/>
    <w:rsid w:val="00E72855"/>
    <w:rsid w:val="00EA529D"/>
    <w:rsid w:val="00EC05AC"/>
    <w:rsid w:val="00EC6A09"/>
    <w:rsid w:val="00EE3464"/>
    <w:rsid w:val="00EE6356"/>
    <w:rsid w:val="00EF4745"/>
    <w:rsid w:val="00F04E1E"/>
    <w:rsid w:val="00F3256A"/>
    <w:rsid w:val="00F509AF"/>
    <w:rsid w:val="00F64A7F"/>
    <w:rsid w:val="00F82A32"/>
    <w:rsid w:val="00F87BA3"/>
    <w:rsid w:val="00FB0836"/>
    <w:rsid w:val="00FB4841"/>
    <w:rsid w:val="00FB6E3B"/>
    <w:rsid w:val="00FC1040"/>
    <w:rsid w:val="00FC7C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DA8E9"/>
  <w15:docId w15:val="{F024082B-5E81-4F87-8D2F-1D324DCC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KBOB_Standard"/>
    <w:qFormat/>
    <w:rsid w:val="00BE1A83"/>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link w:val="FuzeileZchn"/>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link w:val="KBOBTitel0Zchn"/>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haupttitel"/>
    <w:qFormat/>
    <w:rsid w:val="000154DC"/>
    <w:pPr>
      <w:pageBreakBefore w:val="0"/>
      <w:numPr>
        <w:ilvl w:val="1"/>
      </w:numPr>
      <w:ind w:left="567" w:hanging="567"/>
    </w:pPr>
    <w:rPr>
      <w:sz w:val="22"/>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KBOBTitel1"/>
    <w:qFormat/>
    <w:rsid w:val="00F87BA3"/>
    <w:pPr>
      <w:keepNext/>
      <w:numPr>
        <w:ilvl w:val="2"/>
      </w:numPr>
      <w:ind w:left="567" w:hanging="567"/>
    </w:pPr>
    <w:rPr>
      <w:sz w:val="20"/>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1"/>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KBOBTitel2"/>
    <w:qFormat/>
    <w:rsid w:val="00D35A4B"/>
    <w:pPr>
      <w:numPr>
        <w:ilvl w:val="3"/>
      </w:numPr>
      <w:pBdr>
        <w:bottom w:val="none" w:sz="0" w:space="0" w:color="auto"/>
      </w:pBdr>
      <w:tabs>
        <w:tab w:val="clear" w:pos="567"/>
        <w:tab w:val="left" w:pos="851"/>
      </w:tabs>
      <w:spacing w:before="360"/>
      <w:ind w:left="851" w:hanging="851"/>
    </w:p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paragraph" w:customStyle="1" w:styleId="haupttitel">
    <w:name w:val="haupttitel"/>
    <w:basedOn w:val="Standard"/>
    <w:link w:val="haupttitelZchn"/>
    <w:qFormat/>
    <w:rsid w:val="00785FE0"/>
    <w:pPr>
      <w:pageBreakBefore/>
      <w:numPr>
        <w:numId w:val="3"/>
      </w:numPr>
      <w:pBdr>
        <w:bottom w:val="single" w:sz="4" w:space="1" w:color="auto"/>
      </w:pBdr>
      <w:tabs>
        <w:tab w:val="left" w:pos="567"/>
        <w:tab w:val="left" w:pos="10080"/>
      </w:tabs>
      <w:spacing w:before="240" w:line="240" w:lineRule="auto"/>
      <w:ind w:left="567" w:hanging="567"/>
    </w:pPr>
    <w:rPr>
      <w:b/>
      <w:sz w:val="24"/>
    </w:rPr>
  </w:style>
  <w:style w:type="paragraph" w:customStyle="1" w:styleId="untertitel">
    <w:name w:val="untertitel"/>
    <w:basedOn w:val="haupttitel"/>
    <w:link w:val="untertitelZchn"/>
    <w:qFormat/>
    <w:rsid w:val="006517AE"/>
    <w:pPr>
      <w:pageBreakBefore w:val="0"/>
      <w:numPr>
        <w:numId w:val="0"/>
      </w:numPr>
      <w:ind w:left="720" w:hanging="360"/>
    </w:pPr>
  </w:style>
  <w:style w:type="character" w:customStyle="1" w:styleId="KBOBTitel0Zchn">
    <w:name w:val="KBOB_Titel0 Zchn"/>
    <w:basedOn w:val="Absatz-Standardschriftart"/>
    <w:link w:val="KBOBTitel0"/>
    <w:rsid w:val="006517AE"/>
    <w:rPr>
      <w:rFonts w:ascii="Arial" w:hAnsi="Arial"/>
      <w:b/>
      <w:sz w:val="24"/>
      <w:szCs w:val="22"/>
      <w:lang w:eastAsia="de-DE"/>
    </w:rPr>
  </w:style>
  <w:style w:type="character" w:customStyle="1" w:styleId="haupttitelZchn">
    <w:name w:val="haupttitel Zchn"/>
    <w:basedOn w:val="KBOBTitel0Zchn"/>
    <w:link w:val="haupttitel"/>
    <w:rsid w:val="00785FE0"/>
    <w:rPr>
      <w:rFonts w:ascii="Arial" w:hAnsi="Arial"/>
      <w:b/>
      <w:sz w:val="24"/>
      <w:szCs w:val="22"/>
      <w:lang w:eastAsia="de-DE"/>
    </w:rPr>
  </w:style>
  <w:style w:type="paragraph" w:styleId="Untertitel0">
    <w:name w:val="Subtitle"/>
    <w:basedOn w:val="Standard"/>
    <w:next w:val="Standard"/>
    <w:link w:val="UntertitelZchn0"/>
    <w:uiPriority w:val="11"/>
    <w:qFormat/>
    <w:rsid w:val="006517A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haupttitelZchn"/>
    <w:link w:val="untertitel"/>
    <w:rsid w:val="006517AE"/>
    <w:rPr>
      <w:rFonts w:ascii="Arial" w:hAnsi="Arial"/>
      <w:b/>
      <w:sz w:val="24"/>
      <w:szCs w:val="22"/>
      <w:lang w:eastAsia="de-DE"/>
    </w:rPr>
  </w:style>
  <w:style w:type="character" w:customStyle="1" w:styleId="UntertitelZchn0">
    <w:name w:val="Untertitel Zchn"/>
    <w:basedOn w:val="Absatz-Standardschriftart"/>
    <w:link w:val="Untertitel0"/>
    <w:uiPriority w:val="11"/>
    <w:rsid w:val="006517AE"/>
    <w:rPr>
      <w:rFonts w:asciiTheme="minorHAnsi" w:eastAsiaTheme="minorEastAsia" w:hAnsiTheme="minorHAnsi" w:cstheme="minorBidi"/>
      <w:color w:val="5A5A5A" w:themeColor="text1" w:themeTint="A5"/>
      <w:spacing w:val="15"/>
      <w:sz w:val="22"/>
      <w:szCs w:val="22"/>
      <w:lang w:eastAsia="de-DE"/>
    </w:rPr>
  </w:style>
  <w:style w:type="paragraph" w:customStyle="1" w:styleId="subtitel">
    <w:name w:val="subtitel"/>
    <w:basedOn w:val="haupttitel"/>
    <w:link w:val="subtitelZchn"/>
    <w:qFormat/>
    <w:rsid w:val="006517AE"/>
    <w:pPr>
      <w:pageBreakBefore w:val="0"/>
      <w:numPr>
        <w:numId w:val="0"/>
      </w:numPr>
      <w:ind w:left="1080" w:hanging="720"/>
    </w:pPr>
  </w:style>
  <w:style w:type="paragraph" w:customStyle="1" w:styleId="Default">
    <w:name w:val="Default"/>
    <w:rsid w:val="006517AE"/>
    <w:pPr>
      <w:autoSpaceDE w:val="0"/>
      <w:autoSpaceDN w:val="0"/>
      <w:adjustRightInd w:val="0"/>
    </w:pPr>
    <w:rPr>
      <w:rFonts w:ascii="Arial" w:hAnsi="Arial" w:cs="Arial"/>
      <w:color w:val="000000"/>
      <w:sz w:val="24"/>
      <w:szCs w:val="24"/>
    </w:rPr>
  </w:style>
  <w:style w:type="character" w:customStyle="1" w:styleId="subtitelZchn">
    <w:name w:val="subtitel Zchn"/>
    <w:basedOn w:val="haupttitelZchn"/>
    <w:link w:val="subtitel"/>
    <w:rsid w:val="006517AE"/>
    <w:rPr>
      <w:rFonts w:ascii="Arial" w:hAnsi="Arial"/>
      <w:b/>
      <w:sz w:val="24"/>
      <w:szCs w:val="22"/>
      <w:lang w:eastAsia="de-DE"/>
    </w:rPr>
  </w:style>
  <w:style w:type="character" w:styleId="Kommentarzeichen">
    <w:name w:val="annotation reference"/>
    <w:basedOn w:val="Absatz-Standardschriftart"/>
    <w:uiPriority w:val="99"/>
    <w:semiHidden/>
    <w:unhideWhenUsed/>
    <w:rsid w:val="000154DC"/>
    <w:rPr>
      <w:sz w:val="16"/>
      <w:szCs w:val="16"/>
    </w:rPr>
  </w:style>
  <w:style w:type="paragraph" w:styleId="Kommentartext">
    <w:name w:val="annotation text"/>
    <w:basedOn w:val="Standard"/>
    <w:link w:val="KommentartextZchn"/>
    <w:uiPriority w:val="99"/>
    <w:semiHidden/>
    <w:unhideWhenUsed/>
    <w:rsid w:val="000154DC"/>
    <w:pPr>
      <w:spacing w:line="240" w:lineRule="auto"/>
    </w:pPr>
    <w:rPr>
      <w:szCs w:val="20"/>
    </w:rPr>
  </w:style>
  <w:style w:type="character" w:customStyle="1" w:styleId="KommentartextZchn">
    <w:name w:val="Kommentartext Zchn"/>
    <w:basedOn w:val="Absatz-Standardschriftart"/>
    <w:link w:val="Kommentartext"/>
    <w:uiPriority w:val="99"/>
    <w:semiHidden/>
    <w:rsid w:val="000154DC"/>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0154DC"/>
    <w:rPr>
      <w:b/>
      <w:bCs/>
    </w:rPr>
  </w:style>
  <w:style w:type="character" w:customStyle="1" w:styleId="KommentarthemaZchn">
    <w:name w:val="Kommentarthema Zchn"/>
    <w:basedOn w:val="KommentartextZchn"/>
    <w:link w:val="Kommentarthema"/>
    <w:uiPriority w:val="99"/>
    <w:semiHidden/>
    <w:rsid w:val="000154DC"/>
    <w:rPr>
      <w:rFonts w:ascii="Arial" w:hAnsi="Arial"/>
      <w:b/>
      <w:bCs/>
      <w:lang w:eastAsia="de-DE"/>
    </w:rPr>
  </w:style>
  <w:style w:type="character" w:styleId="Platzhaltertext">
    <w:name w:val="Placeholder Text"/>
    <w:basedOn w:val="Absatz-Standardschriftart"/>
    <w:uiPriority w:val="99"/>
    <w:semiHidden/>
    <w:rsid w:val="00DC6736"/>
    <w:rPr>
      <w:color w:val="808080"/>
    </w:rPr>
  </w:style>
  <w:style w:type="paragraph" w:styleId="berarbeitung">
    <w:name w:val="Revision"/>
    <w:hidden/>
    <w:uiPriority w:val="99"/>
    <w:semiHidden/>
    <w:rsid w:val="0055682A"/>
    <w:rPr>
      <w:rFonts w:ascii="Arial" w:hAnsi="Arial"/>
      <w:szCs w:val="22"/>
      <w:lang w:eastAsia="de-DE"/>
    </w:rPr>
  </w:style>
  <w:style w:type="paragraph" w:customStyle="1" w:styleId="Ref">
    <w:name w:val="Ref"/>
    <w:basedOn w:val="Standard"/>
    <w:next w:val="Standard"/>
    <w:rsid w:val="00E72855"/>
    <w:pPr>
      <w:spacing w:before="0" w:after="0" w:line="200" w:lineRule="exact"/>
      <w:jc w:val="left"/>
    </w:pPr>
    <w:rPr>
      <w:sz w:val="15"/>
      <w:szCs w:val="20"/>
      <w:lang w:eastAsia="de-CH"/>
    </w:rPr>
  </w:style>
  <w:style w:type="character" w:customStyle="1" w:styleId="FuzeileZchn">
    <w:name w:val="Fußzeile Zchn"/>
    <w:basedOn w:val="Absatz-Standardschriftart"/>
    <w:link w:val="Fuzeile"/>
    <w:rsid w:val="00520F37"/>
    <w:rPr>
      <w:rFonts w:ascii="Arial" w:hAnsi="Arial"/>
      <w:noProof/>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53128">
      <w:bodyDiv w:val="1"/>
      <w:marLeft w:val="0"/>
      <w:marRight w:val="0"/>
      <w:marTop w:val="0"/>
      <w:marBottom w:val="0"/>
      <w:divBdr>
        <w:top w:val="none" w:sz="0" w:space="0" w:color="auto"/>
        <w:left w:val="none" w:sz="0" w:space="0" w:color="auto"/>
        <w:bottom w:val="none" w:sz="0" w:space="0" w:color="auto"/>
        <w:right w:val="none" w:sz="0" w:space="0" w:color="auto"/>
      </w:divBdr>
    </w:div>
    <w:div w:id="338776821">
      <w:bodyDiv w:val="1"/>
      <w:marLeft w:val="0"/>
      <w:marRight w:val="0"/>
      <w:marTop w:val="0"/>
      <w:marBottom w:val="0"/>
      <w:divBdr>
        <w:top w:val="none" w:sz="0" w:space="0" w:color="auto"/>
        <w:left w:val="none" w:sz="0" w:space="0" w:color="auto"/>
        <w:bottom w:val="none" w:sz="0" w:space="0" w:color="auto"/>
        <w:right w:val="none" w:sz="0" w:space="0" w:color="auto"/>
      </w:divBdr>
    </w:div>
    <w:div w:id="407534500">
      <w:bodyDiv w:val="1"/>
      <w:marLeft w:val="0"/>
      <w:marRight w:val="0"/>
      <w:marTop w:val="0"/>
      <w:marBottom w:val="0"/>
      <w:divBdr>
        <w:top w:val="none" w:sz="0" w:space="0" w:color="auto"/>
        <w:left w:val="none" w:sz="0" w:space="0" w:color="auto"/>
        <w:bottom w:val="none" w:sz="0" w:space="0" w:color="auto"/>
        <w:right w:val="none" w:sz="0" w:space="0" w:color="auto"/>
      </w:divBdr>
    </w:div>
    <w:div w:id="1395396987">
      <w:bodyDiv w:val="1"/>
      <w:marLeft w:val="0"/>
      <w:marRight w:val="0"/>
      <w:marTop w:val="0"/>
      <w:marBottom w:val="0"/>
      <w:divBdr>
        <w:top w:val="none" w:sz="0" w:space="0" w:color="auto"/>
        <w:left w:val="none" w:sz="0" w:space="0" w:color="auto"/>
        <w:bottom w:val="none" w:sz="0" w:space="0" w:color="auto"/>
        <w:right w:val="none" w:sz="0" w:space="0" w:color="auto"/>
      </w:divBdr>
    </w:div>
    <w:div w:id="1522813299">
      <w:bodyDiv w:val="1"/>
      <w:marLeft w:val="0"/>
      <w:marRight w:val="0"/>
      <w:marTop w:val="0"/>
      <w:marBottom w:val="0"/>
      <w:divBdr>
        <w:top w:val="none" w:sz="0" w:space="0" w:color="auto"/>
        <w:left w:val="none" w:sz="0" w:space="0" w:color="auto"/>
        <w:bottom w:val="none" w:sz="0" w:space="0" w:color="auto"/>
        <w:right w:val="none" w:sz="0" w:space="0" w:color="auto"/>
      </w:divBdr>
    </w:div>
    <w:div w:id="1606840692">
      <w:bodyDiv w:val="1"/>
      <w:marLeft w:val="0"/>
      <w:marRight w:val="0"/>
      <w:marTop w:val="0"/>
      <w:marBottom w:val="0"/>
      <w:divBdr>
        <w:top w:val="none" w:sz="0" w:space="0" w:color="auto"/>
        <w:left w:val="none" w:sz="0" w:space="0" w:color="auto"/>
        <w:bottom w:val="none" w:sz="0" w:space="0" w:color="auto"/>
        <w:right w:val="none" w:sz="0" w:space="0" w:color="auto"/>
      </w:divBdr>
    </w:div>
    <w:div w:id="19423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Werkzeuge_CD_Bund\CDBundASTRA.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216C9-9961-4899-A9B0-144CE4634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CDBundASTRA</Template>
  <TotalTime>0</TotalTime>
  <Pages>17</Pages>
  <Words>3222</Words>
  <Characters>20303</Characters>
  <Application>Microsoft Office Word</Application>
  <DocSecurity>0</DocSecurity>
  <Lines>169</Lines>
  <Paragraphs>46</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23479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Sandro Fornallaz</cp:lastModifiedBy>
  <cp:revision>10</cp:revision>
  <cp:lastPrinted>2019-11-11T15:31:00Z</cp:lastPrinted>
  <dcterms:created xsi:type="dcterms:W3CDTF">2019-11-25T09:35:00Z</dcterms:created>
  <dcterms:modified xsi:type="dcterms:W3CDTF">2020-03-26T11:15:00Z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